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B002FD" w:rsidRPr="00B002FD" w:rsidTr="00702F09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B002FD" w:rsidRPr="00D854FA" w:rsidRDefault="00B002FD" w:rsidP="00B002FD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B002FD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ΓΦΠΑΠ-3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Μελάνια εκτυπωτή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HP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6970</w:t>
            </w:r>
          </w:p>
        </w:tc>
      </w:tr>
      <w:tr w:rsidR="00B002FD" w:rsidRPr="00387A77" w:rsidTr="00702F09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B002FD" w:rsidRPr="00387A77" w:rsidTr="00702F0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B002FD" w:rsidRPr="00387A77" w:rsidTr="00702F0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002FD" w:rsidRPr="00387A77" w:rsidTr="00702F09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002FD" w:rsidRPr="00387A77" w:rsidRDefault="00B002FD" w:rsidP="00702F09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Αυθεντικά μελάνια συμβατά με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HP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6970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002FD" w:rsidRPr="00387A77" w:rsidTr="00702F0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5F039E" w:rsidRDefault="005F039E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B002FD" w:rsidRPr="00387A77" w:rsidTr="00702F09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n-US" w:eastAsia="el-GR"/>
              </w:rPr>
              <w:t>:</w:t>
            </w:r>
            <w:r w:rsidRPr="00F9242C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>ΓΦΠΑΠ</w:t>
            </w:r>
            <w:r w:rsidRPr="00F9242C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 xml:space="preserve">-5 </w:t>
            </w: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Drum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>εκτυπωτή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Samsung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MLT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>-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n-US"/>
              </w:rPr>
              <w:t xml:space="preserve">116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black</w:t>
            </w:r>
          </w:p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B002FD" w:rsidRPr="00387A77" w:rsidTr="00702F09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B002FD" w:rsidRPr="00387A77" w:rsidTr="00702F0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B002FD" w:rsidRPr="00387A77" w:rsidTr="00702F0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002FD" w:rsidRPr="00387A77" w:rsidTr="00702F09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002FD" w:rsidRPr="00387A77" w:rsidRDefault="00B002FD" w:rsidP="00702F09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Γνήσιο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Drum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Samsung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MLT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>-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R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116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black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για 9000 σελίδες συμβατό με το </w:t>
            </w:r>
            <w:proofErr w:type="spellStart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>πολυχμηχάνημα</w:t>
            </w:r>
            <w:proofErr w:type="spellEnd"/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Samsung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M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>2675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F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002FD" w:rsidRPr="00387A77" w:rsidTr="00702F0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002FD" w:rsidRPr="00387A77" w:rsidRDefault="00B002FD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B002FD" w:rsidRDefault="00B002FD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3020"/>
        <w:gridCol w:w="1146"/>
        <w:gridCol w:w="1232"/>
        <w:gridCol w:w="1467"/>
      </w:tblGrid>
      <w:tr w:rsidR="00F9242C" w:rsidRPr="00F9242C" w:rsidTr="00702F09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9242C" w:rsidRPr="00F9242C" w:rsidRDefault="00F9242C" w:rsidP="00F9242C">
            <w:r w:rsidRPr="00F9242C">
              <w:rPr>
                <w:b/>
                <w:lang w:val="el-GR"/>
              </w:rPr>
              <w:t>ΕΙΔΟΣ</w:t>
            </w:r>
            <w:r w:rsidRPr="00F9242C">
              <w:rPr>
                <w:b/>
              </w:rPr>
              <w:t>:</w:t>
            </w:r>
            <w:r w:rsidRPr="00F9242C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F9242C">
              <w:rPr>
                <w:b/>
                <w:lang w:val="el-GR"/>
              </w:rPr>
              <w:t>ΓΦΠΑΠ</w:t>
            </w:r>
            <w:r>
              <w:rPr>
                <w:b/>
              </w:rPr>
              <w:t>-6</w:t>
            </w:r>
            <w:r w:rsidRPr="00F9242C">
              <w:rPr>
                <w:b/>
              </w:rPr>
              <w:t xml:space="preserve"> </w:t>
            </w:r>
            <w:r w:rsidRPr="00F9242C">
              <w:rPr>
                <w:b/>
                <w:lang w:val="en-US"/>
              </w:rPr>
              <w:t xml:space="preserve"> </w:t>
            </w:r>
            <w:r w:rsidRPr="00F9242C">
              <w:rPr>
                <w:b/>
              </w:rPr>
              <w:t xml:space="preserve"> </w:t>
            </w:r>
            <w:r w:rsidRPr="00F9242C">
              <w:rPr>
                <w:lang w:val="el-GR"/>
              </w:rPr>
              <w:t>Έγχρωμο</w:t>
            </w:r>
            <w:r w:rsidRPr="00F9242C">
              <w:t xml:space="preserve"> Laser </w:t>
            </w:r>
            <w:proofErr w:type="spellStart"/>
            <w:r w:rsidRPr="00F9242C">
              <w:rPr>
                <w:lang w:val="el-GR"/>
              </w:rPr>
              <w:t>Πολυμηχάνημα</w:t>
            </w:r>
            <w:proofErr w:type="spellEnd"/>
            <w:r w:rsidRPr="00F9242C">
              <w:t xml:space="preserve"> </w:t>
            </w:r>
            <w:r w:rsidRPr="00F9242C">
              <w:rPr>
                <w:lang w:val="el-GR"/>
              </w:rPr>
              <w:t>με</w:t>
            </w:r>
            <w:r w:rsidRPr="00F9242C">
              <w:t xml:space="preserve"> </w:t>
            </w:r>
            <w:proofErr w:type="spellStart"/>
            <w:r w:rsidRPr="00F9242C">
              <w:t>WiFi</w:t>
            </w:r>
            <w:proofErr w:type="spellEnd"/>
            <w:r w:rsidRPr="00F9242C">
              <w:t xml:space="preserve"> </w:t>
            </w:r>
            <w:r w:rsidRPr="00F9242C">
              <w:rPr>
                <w:lang w:val="el-GR"/>
              </w:rPr>
              <w:t>και</w:t>
            </w:r>
            <w:r w:rsidRPr="00F9242C">
              <w:t xml:space="preserve"> Mobile Print</w:t>
            </w:r>
          </w:p>
          <w:p w:rsidR="00F9242C" w:rsidRPr="00F9242C" w:rsidRDefault="00F9242C" w:rsidP="00F9242C">
            <w:pPr>
              <w:rPr>
                <w:b/>
              </w:rPr>
            </w:pPr>
          </w:p>
        </w:tc>
      </w:tr>
      <w:tr w:rsidR="00F9242C" w:rsidRPr="00F9242C" w:rsidTr="00702F09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9242C" w:rsidRPr="00F9242C" w:rsidRDefault="00F9242C" w:rsidP="00F9242C">
            <w:pPr>
              <w:rPr>
                <w:lang w:val="el-GR"/>
              </w:rPr>
            </w:pPr>
            <w:r w:rsidRPr="00F9242C"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9242C" w:rsidRPr="00F9242C" w:rsidRDefault="00F9242C" w:rsidP="00F9242C">
            <w:pPr>
              <w:rPr>
                <w:lang w:val="el-GR"/>
              </w:rPr>
            </w:pPr>
            <w:r w:rsidRPr="00F9242C"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9242C" w:rsidRPr="00F9242C" w:rsidRDefault="00F9242C" w:rsidP="00F9242C">
            <w:pPr>
              <w:rPr>
                <w:lang w:val="el-GR"/>
              </w:rPr>
            </w:pPr>
            <w:r w:rsidRPr="00F9242C"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9242C" w:rsidRPr="00F9242C" w:rsidRDefault="00F9242C" w:rsidP="00F9242C">
            <w:pPr>
              <w:rPr>
                <w:lang w:val="el-GR"/>
              </w:rPr>
            </w:pPr>
            <w:r w:rsidRPr="00F9242C"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9242C" w:rsidRPr="00F9242C" w:rsidRDefault="00F9242C" w:rsidP="00F9242C">
            <w:pPr>
              <w:rPr>
                <w:lang w:val="el-GR"/>
              </w:rPr>
            </w:pPr>
            <w:r w:rsidRPr="00F9242C">
              <w:t>ΠΑΡΑΠΟΜΠΗ</w:t>
            </w:r>
          </w:p>
        </w:tc>
      </w:tr>
      <w:tr w:rsidR="00F9242C" w:rsidRPr="00F9242C" w:rsidTr="00702F0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9242C" w:rsidRPr="00F9242C" w:rsidRDefault="00F9242C" w:rsidP="00F9242C">
            <w:pPr>
              <w:rPr>
                <w:lang w:val="el-GR"/>
              </w:rPr>
            </w:pPr>
            <w:r w:rsidRPr="00F9242C"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9242C" w:rsidRPr="00F9242C" w:rsidRDefault="00F9242C" w:rsidP="00F9242C">
            <w:pPr>
              <w:rPr>
                <w:lang w:val="el-GR"/>
              </w:rPr>
            </w:pPr>
            <w:r w:rsidRPr="00F9242C"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9242C" w:rsidRPr="00F9242C" w:rsidRDefault="00F9242C" w:rsidP="00F9242C">
            <w:pPr>
              <w:rPr>
                <w:lang w:val="el-GR"/>
              </w:rPr>
            </w:pPr>
            <w:r w:rsidRPr="00F9242C"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9242C" w:rsidRPr="00F9242C" w:rsidRDefault="00F9242C" w:rsidP="00F9242C">
            <w:pPr>
              <w:rPr>
                <w:lang w:val="el-GR"/>
              </w:rPr>
            </w:pPr>
            <w:r w:rsidRPr="00F9242C"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9242C" w:rsidRPr="00F9242C" w:rsidRDefault="00F9242C" w:rsidP="00F9242C">
            <w:pPr>
              <w:rPr>
                <w:lang w:val="el-GR"/>
              </w:rPr>
            </w:pPr>
            <w:r w:rsidRPr="00F9242C">
              <w:t>(ε)</w:t>
            </w:r>
          </w:p>
        </w:tc>
      </w:tr>
      <w:tr w:rsidR="00F9242C" w:rsidRPr="00F9242C" w:rsidTr="00702F0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9242C" w:rsidRPr="00F9242C" w:rsidRDefault="00F9242C" w:rsidP="00F9242C">
            <w:pPr>
              <w:rPr>
                <w:b/>
                <w:bCs/>
                <w:lang w:val="el-GR"/>
              </w:rPr>
            </w:pPr>
            <w:r w:rsidRPr="00F9242C">
              <w:rPr>
                <w:b/>
                <w:bCs/>
                <w:lang w:val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9242C" w:rsidRPr="00F9242C" w:rsidRDefault="00F9242C" w:rsidP="00F9242C">
            <w:pPr>
              <w:rPr>
                <w:b/>
                <w:bCs/>
                <w:lang w:val="el-GR"/>
              </w:rPr>
            </w:pPr>
            <w:proofErr w:type="spellStart"/>
            <w:r w:rsidRPr="00F9242C">
              <w:rPr>
                <w:b/>
                <w:bCs/>
              </w:rPr>
              <w:t>Γενικά</w:t>
            </w:r>
            <w:proofErr w:type="spellEnd"/>
            <w:r w:rsidRPr="00F9242C">
              <w:rPr>
                <w:b/>
                <w:bCs/>
              </w:rPr>
              <w:t xml:space="preserve"> Χαρα</w:t>
            </w:r>
            <w:proofErr w:type="spellStart"/>
            <w:r w:rsidRPr="00F9242C">
              <w:rPr>
                <w:b/>
                <w:bCs/>
              </w:rPr>
              <w:t>κτηριστικά</w:t>
            </w:r>
            <w:proofErr w:type="spellEnd"/>
            <w:r w:rsidRPr="00F9242C">
              <w:rPr>
                <w:b/>
                <w:bCs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9242C" w:rsidRPr="00F9242C" w:rsidRDefault="00F9242C" w:rsidP="00F9242C">
            <w:pPr>
              <w:rPr>
                <w:b/>
                <w:bCs/>
                <w:lang w:val="el-GR"/>
              </w:rPr>
            </w:pPr>
            <w:r w:rsidRPr="00F9242C">
              <w:rPr>
                <w:b/>
                <w:bCs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9242C" w:rsidRPr="00F9242C" w:rsidRDefault="00F9242C" w:rsidP="00F9242C">
            <w:pPr>
              <w:rPr>
                <w:b/>
                <w:bCs/>
                <w:lang w:val="el-GR"/>
              </w:rPr>
            </w:pPr>
            <w:r w:rsidRPr="00F9242C">
              <w:rPr>
                <w:b/>
                <w:bCs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9242C" w:rsidRPr="00F9242C" w:rsidRDefault="00F9242C" w:rsidP="00F9242C">
            <w:pPr>
              <w:rPr>
                <w:b/>
                <w:bCs/>
                <w:lang w:val="el-GR"/>
              </w:rPr>
            </w:pPr>
            <w:r w:rsidRPr="00F9242C">
              <w:rPr>
                <w:b/>
                <w:bCs/>
              </w:rPr>
              <w:t xml:space="preserve"> </w:t>
            </w:r>
          </w:p>
        </w:tc>
      </w:tr>
      <w:tr w:rsidR="00F9242C" w:rsidRPr="00F9242C" w:rsidTr="00702F09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9242C" w:rsidRPr="00F9242C" w:rsidRDefault="00F9242C" w:rsidP="00F9242C">
            <w:pPr>
              <w:rPr>
                <w:lang w:val="el-GR"/>
              </w:rPr>
            </w:pPr>
            <w:r w:rsidRPr="00F9242C"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9242C" w:rsidRPr="00F9242C" w:rsidRDefault="00F9242C" w:rsidP="00F9242C">
            <w:pPr>
              <w:rPr>
                <w:lang w:val="el-GR"/>
              </w:rPr>
            </w:pPr>
            <w:r w:rsidRPr="00F9242C">
              <w:rPr>
                <w:lang w:val="el-GR"/>
              </w:rPr>
              <w:t xml:space="preserve">Έγχρωμο </w:t>
            </w:r>
            <w:r w:rsidRPr="00F9242C">
              <w:t>Laser</w:t>
            </w:r>
            <w:r w:rsidRPr="00F9242C">
              <w:rPr>
                <w:lang w:val="el-GR"/>
              </w:rPr>
              <w:t xml:space="preserve"> </w:t>
            </w:r>
            <w:proofErr w:type="spellStart"/>
            <w:r w:rsidRPr="00F9242C">
              <w:rPr>
                <w:lang w:val="el-GR"/>
              </w:rPr>
              <w:t>Πολυμηχάνημα</w:t>
            </w:r>
            <w:proofErr w:type="spellEnd"/>
            <w:r w:rsidRPr="00F9242C">
              <w:rPr>
                <w:lang w:val="el-GR"/>
              </w:rPr>
              <w:t xml:space="preserve"> με </w:t>
            </w:r>
            <w:proofErr w:type="spellStart"/>
            <w:r w:rsidRPr="00F9242C">
              <w:t>WiFi</w:t>
            </w:r>
            <w:proofErr w:type="spellEnd"/>
            <w:r w:rsidRPr="00F9242C">
              <w:rPr>
                <w:lang w:val="el-GR"/>
              </w:rPr>
              <w:t xml:space="preserve"> και </w:t>
            </w:r>
            <w:r w:rsidRPr="00F9242C">
              <w:t>Mobile</w:t>
            </w:r>
            <w:r w:rsidRPr="00F9242C">
              <w:rPr>
                <w:lang w:val="el-GR"/>
              </w:rPr>
              <w:t xml:space="preserve"> </w:t>
            </w:r>
            <w:r w:rsidRPr="00F9242C">
              <w:t>Print</w:t>
            </w:r>
            <w:r w:rsidRPr="00F9242C">
              <w:rPr>
                <w:lang w:val="el-GR"/>
              </w:rPr>
              <w:t xml:space="preserve">. </w:t>
            </w:r>
            <w:r w:rsidRPr="00F9242C">
              <w:rPr>
                <w:lang w:val="el-GR"/>
              </w:rPr>
              <w:br/>
              <w:t xml:space="preserve">Αυτόματη έγχρωμη εκτύπωση δύο όψεων υψηλής ταχύτητας με σάρωση και αντιγραφή.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9242C" w:rsidRPr="00F9242C" w:rsidRDefault="00F9242C" w:rsidP="00F9242C">
            <w:pPr>
              <w:rPr>
                <w:lang w:val="el-GR"/>
              </w:rPr>
            </w:pPr>
            <w:r w:rsidRPr="00F9242C"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9242C" w:rsidRPr="00F9242C" w:rsidRDefault="00F9242C" w:rsidP="00F9242C">
            <w:pPr>
              <w:rPr>
                <w:lang w:val="el-GR"/>
              </w:rPr>
            </w:pPr>
            <w:r w:rsidRPr="00F9242C"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9242C" w:rsidRPr="00F9242C" w:rsidRDefault="00F9242C" w:rsidP="00F9242C">
            <w:pPr>
              <w:rPr>
                <w:lang w:val="el-GR"/>
              </w:rPr>
            </w:pPr>
            <w:r w:rsidRPr="00F9242C">
              <w:t xml:space="preserve"> </w:t>
            </w:r>
          </w:p>
        </w:tc>
      </w:tr>
      <w:tr w:rsidR="00F9242C" w:rsidRPr="00F9242C" w:rsidTr="00702F0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9242C" w:rsidRPr="00F9242C" w:rsidRDefault="00F9242C" w:rsidP="00F9242C">
            <w:pPr>
              <w:rPr>
                <w:lang w:val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F9242C" w:rsidRPr="00F9242C" w:rsidRDefault="00F9242C" w:rsidP="00F9242C">
            <w:pPr>
              <w:rPr>
                <w:lang w:val="el-GR"/>
              </w:rPr>
            </w:pPr>
            <w:r w:rsidRPr="00F9242C">
              <w:rPr>
                <w:lang w:val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9242C" w:rsidRPr="00F9242C" w:rsidRDefault="00F9242C" w:rsidP="00F9242C">
            <w:pPr>
              <w:rPr>
                <w:lang w:val="el-GR"/>
              </w:rPr>
            </w:pPr>
            <w:r w:rsidRPr="00F9242C">
              <w:rPr>
                <w:lang w:val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9242C" w:rsidRPr="00F9242C" w:rsidRDefault="00F9242C" w:rsidP="00F9242C">
            <w:pPr>
              <w:rPr>
                <w:lang w:val="el-GR"/>
              </w:rPr>
            </w:pPr>
            <w:r w:rsidRPr="00F9242C">
              <w:rPr>
                <w:lang w:val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9242C" w:rsidRPr="00F9242C" w:rsidRDefault="00F9242C" w:rsidP="00F9242C">
            <w:pPr>
              <w:rPr>
                <w:lang w:val="el-GR"/>
              </w:rPr>
            </w:pPr>
            <w:r w:rsidRPr="00F9242C">
              <w:rPr>
                <w:lang w:val="el-GR"/>
              </w:rPr>
              <w:t xml:space="preserve"> </w:t>
            </w:r>
          </w:p>
        </w:tc>
      </w:tr>
    </w:tbl>
    <w:p w:rsidR="00F9242C" w:rsidRDefault="00F9242C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3020"/>
        <w:gridCol w:w="1146"/>
        <w:gridCol w:w="1232"/>
        <w:gridCol w:w="1467"/>
      </w:tblGrid>
      <w:tr w:rsidR="0038685B" w:rsidRPr="0038685B" w:rsidTr="00702F09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38685B" w:rsidRPr="0038685B" w:rsidRDefault="0038685B" w:rsidP="0038685B">
            <w:pPr>
              <w:rPr>
                <w:lang w:val="el-GR"/>
              </w:rPr>
            </w:pPr>
            <w:r w:rsidRPr="0038685B">
              <w:rPr>
                <w:b/>
                <w:lang w:val="el-GR"/>
              </w:rPr>
              <w:t>ΕΙΔΟΣ: ΓΦΠΑΠ</w:t>
            </w:r>
            <w:r>
              <w:rPr>
                <w:b/>
              </w:rPr>
              <w:t>-10</w:t>
            </w:r>
            <w:r w:rsidRPr="0038685B">
              <w:rPr>
                <w:b/>
              </w:rPr>
              <w:t xml:space="preserve"> </w:t>
            </w:r>
            <w:r w:rsidRPr="0038685B">
              <w:rPr>
                <w:b/>
                <w:lang w:val="en-US"/>
              </w:rPr>
              <w:t xml:space="preserve"> </w:t>
            </w:r>
            <w:r w:rsidRPr="0038685B">
              <w:rPr>
                <w:b/>
              </w:rPr>
              <w:t xml:space="preserve"> </w:t>
            </w:r>
            <w:r w:rsidRPr="0038685B">
              <w:rPr>
                <w:lang w:val="el-GR"/>
              </w:rPr>
              <w:t>Μελάνι εκτυπωτή</w:t>
            </w:r>
          </w:p>
          <w:p w:rsidR="0038685B" w:rsidRPr="0038685B" w:rsidRDefault="0038685B" w:rsidP="0038685B">
            <w:pPr>
              <w:rPr>
                <w:b/>
                <w:lang w:val="el-GR"/>
              </w:rPr>
            </w:pPr>
          </w:p>
        </w:tc>
      </w:tr>
      <w:tr w:rsidR="0038685B" w:rsidRPr="0038685B" w:rsidTr="00702F09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38685B" w:rsidRPr="0038685B" w:rsidRDefault="0038685B" w:rsidP="0038685B">
            <w:pPr>
              <w:rPr>
                <w:lang w:val="el-GR"/>
              </w:rPr>
            </w:pPr>
            <w:r w:rsidRPr="0038685B"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38685B" w:rsidRPr="0038685B" w:rsidRDefault="0038685B" w:rsidP="0038685B">
            <w:pPr>
              <w:rPr>
                <w:lang w:val="el-GR"/>
              </w:rPr>
            </w:pPr>
            <w:r w:rsidRPr="0038685B"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8685B" w:rsidRPr="0038685B" w:rsidRDefault="0038685B" w:rsidP="0038685B">
            <w:pPr>
              <w:rPr>
                <w:lang w:val="el-GR"/>
              </w:rPr>
            </w:pPr>
            <w:r w:rsidRPr="0038685B"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8685B" w:rsidRPr="0038685B" w:rsidRDefault="0038685B" w:rsidP="0038685B">
            <w:pPr>
              <w:rPr>
                <w:lang w:val="el-GR"/>
              </w:rPr>
            </w:pPr>
            <w:r w:rsidRPr="0038685B"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38685B" w:rsidRPr="0038685B" w:rsidRDefault="0038685B" w:rsidP="0038685B">
            <w:pPr>
              <w:rPr>
                <w:lang w:val="el-GR"/>
              </w:rPr>
            </w:pPr>
            <w:r w:rsidRPr="0038685B">
              <w:t>ΠΑΡΑΠΟΜΠΗ</w:t>
            </w:r>
          </w:p>
        </w:tc>
      </w:tr>
      <w:tr w:rsidR="0038685B" w:rsidRPr="0038685B" w:rsidTr="00702F0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8685B" w:rsidRPr="0038685B" w:rsidRDefault="0038685B" w:rsidP="0038685B">
            <w:pPr>
              <w:rPr>
                <w:lang w:val="el-GR"/>
              </w:rPr>
            </w:pPr>
            <w:r w:rsidRPr="0038685B"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8685B" w:rsidRPr="0038685B" w:rsidRDefault="0038685B" w:rsidP="0038685B">
            <w:pPr>
              <w:rPr>
                <w:lang w:val="el-GR"/>
              </w:rPr>
            </w:pPr>
            <w:r w:rsidRPr="0038685B"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8685B" w:rsidRPr="0038685B" w:rsidRDefault="0038685B" w:rsidP="0038685B">
            <w:pPr>
              <w:rPr>
                <w:lang w:val="el-GR"/>
              </w:rPr>
            </w:pPr>
            <w:r w:rsidRPr="0038685B"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8685B" w:rsidRPr="0038685B" w:rsidRDefault="0038685B" w:rsidP="0038685B">
            <w:pPr>
              <w:rPr>
                <w:lang w:val="el-GR"/>
              </w:rPr>
            </w:pPr>
            <w:r w:rsidRPr="0038685B"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8685B" w:rsidRPr="0038685B" w:rsidRDefault="0038685B" w:rsidP="0038685B">
            <w:pPr>
              <w:rPr>
                <w:lang w:val="el-GR"/>
              </w:rPr>
            </w:pPr>
            <w:r w:rsidRPr="0038685B">
              <w:t>(ε)</w:t>
            </w:r>
          </w:p>
        </w:tc>
      </w:tr>
      <w:tr w:rsidR="0038685B" w:rsidRPr="0038685B" w:rsidTr="00702F0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8685B" w:rsidRPr="0038685B" w:rsidRDefault="0038685B" w:rsidP="0038685B">
            <w:pPr>
              <w:rPr>
                <w:b/>
                <w:bCs/>
                <w:lang w:val="el-GR"/>
              </w:rPr>
            </w:pPr>
            <w:r w:rsidRPr="0038685B">
              <w:rPr>
                <w:b/>
                <w:bCs/>
                <w:lang w:val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8685B" w:rsidRPr="0038685B" w:rsidRDefault="0038685B" w:rsidP="0038685B">
            <w:pPr>
              <w:rPr>
                <w:b/>
                <w:bCs/>
                <w:lang w:val="el-GR"/>
              </w:rPr>
            </w:pPr>
            <w:proofErr w:type="spellStart"/>
            <w:r w:rsidRPr="0038685B">
              <w:rPr>
                <w:b/>
                <w:bCs/>
              </w:rPr>
              <w:t>Γενικά</w:t>
            </w:r>
            <w:proofErr w:type="spellEnd"/>
            <w:r w:rsidRPr="0038685B">
              <w:rPr>
                <w:b/>
                <w:bCs/>
              </w:rPr>
              <w:t xml:space="preserve"> Χαρα</w:t>
            </w:r>
            <w:proofErr w:type="spellStart"/>
            <w:r w:rsidRPr="0038685B">
              <w:rPr>
                <w:b/>
                <w:bCs/>
              </w:rPr>
              <w:t>κτηριστικά</w:t>
            </w:r>
            <w:proofErr w:type="spellEnd"/>
            <w:r w:rsidRPr="0038685B">
              <w:rPr>
                <w:b/>
                <w:bCs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8685B" w:rsidRPr="0038685B" w:rsidRDefault="0038685B" w:rsidP="0038685B">
            <w:pPr>
              <w:rPr>
                <w:b/>
                <w:bCs/>
                <w:lang w:val="el-GR"/>
              </w:rPr>
            </w:pPr>
            <w:r w:rsidRPr="0038685B">
              <w:rPr>
                <w:b/>
                <w:bCs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8685B" w:rsidRPr="0038685B" w:rsidRDefault="0038685B" w:rsidP="0038685B">
            <w:pPr>
              <w:rPr>
                <w:b/>
                <w:bCs/>
                <w:lang w:val="el-GR"/>
              </w:rPr>
            </w:pPr>
            <w:r w:rsidRPr="0038685B">
              <w:rPr>
                <w:b/>
                <w:bCs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8685B" w:rsidRPr="0038685B" w:rsidRDefault="0038685B" w:rsidP="0038685B">
            <w:pPr>
              <w:rPr>
                <w:b/>
                <w:bCs/>
                <w:lang w:val="el-GR"/>
              </w:rPr>
            </w:pPr>
            <w:r w:rsidRPr="0038685B">
              <w:rPr>
                <w:b/>
                <w:bCs/>
              </w:rPr>
              <w:t xml:space="preserve"> </w:t>
            </w:r>
          </w:p>
        </w:tc>
      </w:tr>
      <w:tr w:rsidR="0038685B" w:rsidRPr="0038685B" w:rsidTr="00702F09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8685B" w:rsidRPr="0038685B" w:rsidRDefault="0038685B" w:rsidP="0038685B">
            <w:pPr>
              <w:rPr>
                <w:lang w:val="el-GR"/>
              </w:rPr>
            </w:pPr>
            <w:r w:rsidRPr="0038685B"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8685B" w:rsidRPr="0038685B" w:rsidRDefault="0038685B" w:rsidP="0038685B">
            <w:pPr>
              <w:rPr>
                <w:lang w:val="el-GR"/>
              </w:rPr>
            </w:pPr>
            <w:r w:rsidRPr="0038685B">
              <w:rPr>
                <w:lang w:val="el-GR"/>
              </w:rPr>
              <w:t xml:space="preserve">Αυθεντικό Μελάνι </w:t>
            </w:r>
            <w:r w:rsidRPr="0038685B">
              <w:t>Epson</w:t>
            </w:r>
            <w:r w:rsidRPr="0038685B">
              <w:rPr>
                <w:lang w:val="el-GR"/>
              </w:rPr>
              <w:t xml:space="preserve"> 101 </w:t>
            </w:r>
            <w:r w:rsidRPr="0038685B">
              <w:t>Black</w:t>
            </w:r>
            <w:r w:rsidRPr="0038685B">
              <w:rPr>
                <w:lang w:val="el-GR"/>
              </w:rPr>
              <w:t xml:space="preserve"> ΣΥΜΒΑΤΟ ΜΕ </w:t>
            </w:r>
            <w:r w:rsidRPr="0038685B">
              <w:t>L</w:t>
            </w:r>
            <w:r w:rsidRPr="0038685B">
              <w:rPr>
                <w:lang w:val="el-GR"/>
              </w:rPr>
              <w:t>6270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8685B" w:rsidRPr="0038685B" w:rsidRDefault="0038685B" w:rsidP="0038685B">
            <w:pPr>
              <w:rPr>
                <w:lang w:val="el-GR"/>
              </w:rPr>
            </w:pPr>
            <w:r w:rsidRPr="0038685B"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8685B" w:rsidRPr="0038685B" w:rsidRDefault="0038685B" w:rsidP="0038685B">
            <w:pPr>
              <w:rPr>
                <w:lang w:val="el-GR"/>
              </w:rPr>
            </w:pPr>
            <w:r w:rsidRPr="0038685B"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8685B" w:rsidRPr="0038685B" w:rsidRDefault="0038685B" w:rsidP="0038685B">
            <w:pPr>
              <w:rPr>
                <w:lang w:val="el-GR"/>
              </w:rPr>
            </w:pPr>
            <w:r w:rsidRPr="0038685B">
              <w:t xml:space="preserve"> </w:t>
            </w:r>
          </w:p>
        </w:tc>
      </w:tr>
      <w:tr w:rsidR="0038685B" w:rsidRPr="0038685B" w:rsidTr="00702F0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8685B" w:rsidRPr="0038685B" w:rsidRDefault="0038685B" w:rsidP="0038685B">
            <w:pPr>
              <w:rPr>
                <w:lang w:val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38685B" w:rsidRPr="0038685B" w:rsidRDefault="0038685B" w:rsidP="0038685B">
            <w:pPr>
              <w:rPr>
                <w:lang w:val="el-GR"/>
              </w:rPr>
            </w:pPr>
            <w:r w:rsidRPr="0038685B">
              <w:rPr>
                <w:lang w:val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8685B" w:rsidRPr="0038685B" w:rsidRDefault="0038685B" w:rsidP="0038685B">
            <w:pPr>
              <w:rPr>
                <w:lang w:val="el-GR"/>
              </w:rPr>
            </w:pPr>
            <w:r w:rsidRPr="0038685B">
              <w:rPr>
                <w:lang w:val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8685B" w:rsidRPr="0038685B" w:rsidRDefault="0038685B" w:rsidP="0038685B">
            <w:pPr>
              <w:rPr>
                <w:lang w:val="el-GR"/>
              </w:rPr>
            </w:pPr>
            <w:r w:rsidRPr="0038685B">
              <w:rPr>
                <w:lang w:val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8685B" w:rsidRPr="0038685B" w:rsidRDefault="0038685B" w:rsidP="0038685B">
            <w:pPr>
              <w:rPr>
                <w:lang w:val="el-GR"/>
              </w:rPr>
            </w:pPr>
            <w:r w:rsidRPr="0038685B">
              <w:rPr>
                <w:lang w:val="el-GR"/>
              </w:rPr>
              <w:t xml:space="preserve"> </w:t>
            </w:r>
          </w:p>
        </w:tc>
      </w:tr>
    </w:tbl>
    <w:p w:rsidR="0038685B" w:rsidRDefault="0038685B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EE48F9" w:rsidRPr="00387A77" w:rsidTr="00702F09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EE48F9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>ΓΦΠΑΠ</w:t>
            </w:r>
            <w:r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>-11</w:t>
            </w:r>
            <w:r w:rsidRPr="00EE48F9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EE48F9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EE48F9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>Μελάνι εκτυπωτή</w:t>
            </w:r>
          </w:p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E48F9" w:rsidRPr="00387A77" w:rsidTr="00702F09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EE48F9" w:rsidRPr="00387A77" w:rsidTr="00702F0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EE48F9" w:rsidRPr="00387A77" w:rsidTr="00702F0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E48F9" w:rsidRPr="00387A77" w:rsidTr="00702F09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E48F9" w:rsidRPr="00387A77" w:rsidRDefault="00EE48F9" w:rsidP="00702F09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Αυθεντικό Μελάνι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Epson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101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Yellow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 xml:space="preserve"> ΣΥΜΒΑΤΟ ΜΕ 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L</w:t>
            </w:r>
            <w:r w:rsidRPr="00387A7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/>
              </w:rPr>
              <w:t>6270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E48F9" w:rsidRPr="00387A77" w:rsidTr="00702F0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E48F9" w:rsidRPr="00387A77" w:rsidRDefault="00EE48F9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EE48F9" w:rsidRDefault="00EE48F9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3020"/>
        <w:gridCol w:w="1146"/>
        <w:gridCol w:w="1232"/>
        <w:gridCol w:w="1467"/>
      </w:tblGrid>
      <w:tr w:rsidR="006D624A" w:rsidRPr="006D624A" w:rsidTr="00702F09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rPr>
                <w:b/>
                <w:lang w:val="el-GR"/>
              </w:rPr>
              <w:t>ΕΙΔΟΣ: ΓΦΠΑΠ</w:t>
            </w:r>
            <w:r>
              <w:rPr>
                <w:b/>
              </w:rPr>
              <w:t>-12</w:t>
            </w:r>
            <w:r w:rsidRPr="006D624A">
              <w:rPr>
                <w:b/>
              </w:rPr>
              <w:t xml:space="preserve"> </w:t>
            </w:r>
            <w:r w:rsidRPr="006D624A">
              <w:rPr>
                <w:b/>
                <w:lang w:val="en-US"/>
              </w:rPr>
              <w:t xml:space="preserve"> </w:t>
            </w:r>
            <w:r w:rsidRPr="006D624A">
              <w:rPr>
                <w:b/>
              </w:rPr>
              <w:t xml:space="preserve"> </w:t>
            </w:r>
            <w:r w:rsidRPr="006D624A">
              <w:rPr>
                <w:lang w:val="el-GR"/>
              </w:rPr>
              <w:t>Μελάνι εκτυπωτή</w:t>
            </w:r>
          </w:p>
          <w:p w:rsidR="006D624A" w:rsidRPr="006D624A" w:rsidRDefault="006D624A" w:rsidP="006D624A">
            <w:pPr>
              <w:rPr>
                <w:b/>
                <w:lang w:val="el-GR"/>
              </w:rPr>
            </w:pPr>
          </w:p>
        </w:tc>
      </w:tr>
      <w:tr w:rsidR="006D624A" w:rsidRPr="006D624A" w:rsidTr="00702F09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ΠΑΡΑΠΟΜΠΗ</w:t>
            </w:r>
          </w:p>
        </w:tc>
      </w:tr>
      <w:tr w:rsidR="006D624A" w:rsidRPr="006D624A" w:rsidTr="00702F0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(ε)</w:t>
            </w:r>
          </w:p>
        </w:tc>
      </w:tr>
      <w:tr w:rsidR="006D624A" w:rsidRPr="006D624A" w:rsidTr="00702F0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b/>
                <w:bCs/>
                <w:lang w:val="el-GR"/>
              </w:rPr>
            </w:pPr>
            <w:r w:rsidRPr="006D624A">
              <w:rPr>
                <w:b/>
                <w:bCs/>
                <w:lang w:val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b/>
                <w:bCs/>
                <w:lang w:val="el-GR"/>
              </w:rPr>
            </w:pPr>
            <w:proofErr w:type="spellStart"/>
            <w:r w:rsidRPr="006D624A">
              <w:rPr>
                <w:b/>
                <w:bCs/>
              </w:rPr>
              <w:t>Γενικά</w:t>
            </w:r>
            <w:proofErr w:type="spellEnd"/>
            <w:r w:rsidRPr="006D624A">
              <w:rPr>
                <w:b/>
                <w:bCs/>
              </w:rPr>
              <w:t xml:space="preserve"> Χαρα</w:t>
            </w:r>
            <w:proofErr w:type="spellStart"/>
            <w:r w:rsidRPr="006D624A">
              <w:rPr>
                <w:b/>
                <w:bCs/>
              </w:rPr>
              <w:t>κτηριστικά</w:t>
            </w:r>
            <w:proofErr w:type="spellEnd"/>
            <w:r w:rsidRPr="006D624A">
              <w:rPr>
                <w:b/>
                <w:bCs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b/>
                <w:bCs/>
                <w:lang w:val="el-GR"/>
              </w:rPr>
            </w:pPr>
            <w:r w:rsidRPr="006D624A">
              <w:rPr>
                <w:b/>
                <w:bCs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b/>
                <w:bCs/>
                <w:lang w:val="el-GR"/>
              </w:rPr>
            </w:pPr>
            <w:r w:rsidRPr="006D624A">
              <w:rPr>
                <w:b/>
                <w:bCs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b/>
                <w:bCs/>
                <w:lang w:val="el-GR"/>
              </w:rPr>
            </w:pPr>
            <w:r w:rsidRPr="006D624A">
              <w:rPr>
                <w:b/>
                <w:bCs/>
              </w:rPr>
              <w:t xml:space="preserve"> </w:t>
            </w:r>
          </w:p>
        </w:tc>
      </w:tr>
      <w:tr w:rsidR="006D624A" w:rsidRPr="006D624A" w:rsidTr="00702F09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rPr>
                <w:lang w:val="el-GR"/>
              </w:rPr>
              <w:t xml:space="preserve">Αυθεντικό Μελάνι </w:t>
            </w:r>
            <w:r w:rsidRPr="006D624A">
              <w:t>Epson</w:t>
            </w:r>
            <w:r w:rsidRPr="006D624A">
              <w:rPr>
                <w:lang w:val="el-GR"/>
              </w:rPr>
              <w:t xml:space="preserve"> 101 </w:t>
            </w:r>
            <w:r w:rsidRPr="006D624A">
              <w:t>Magenta</w:t>
            </w:r>
            <w:r w:rsidRPr="006D624A">
              <w:rPr>
                <w:lang w:val="el-GR"/>
              </w:rPr>
              <w:t xml:space="preserve"> ΣΥΜΒΑΤΟ ΜΕ </w:t>
            </w:r>
            <w:r w:rsidRPr="006D624A">
              <w:t>L</w:t>
            </w:r>
            <w:r w:rsidRPr="006D624A">
              <w:rPr>
                <w:lang w:val="el-GR"/>
              </w:rPr>
              <w:t>6270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 xml:space="preserve"> </w:t>
            </w:r>
          </w:p>
        </w:tc>
      </w:tr>
      <w:tr w:rsidR="006D624A" w:rsidRPr="006D624A" w:rsidTr="00702F0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rPr>
                <w:lang w:val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rPr>
                <w:lang w:val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rPr>
                <w:lang w:val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rPr>
                <w:lang w:val="el-GR"/>
              </w:rPr>
              <w:t xml:space="preserve"> </w:t>
            </w:r>
          </w:p>
        </w:tc>
      </w:tr>
    </w:tbl>
    <w:p w:rsidR="006D624A" w:rsidRDefault="006D624A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3020"/>
        <w:gridCol w:w="1146"/>
        <w:gridCol w:w="1232"/>
        <w:gridCol w:w="1467"/>
      </w:tblGrid>
      <w:tr w:rsidR="006D624A" w:rsidRPr="006D624A" w:rsidTr="00702F09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rPr>
                <w:b/>
                <w:lang w:val="el-GR"/>
              </w:rPr>
              <w:t>ΕΙΔΟΣ: ΓΦΠΑΠ</w:t>
            </w:r>
            <w:r>
              <w:rPr>
                <w:b/>
              </w:rPr>
              <w:t>-13</w:t>
            </w:r>
            <w:r w:rsidRPr="006D624A">
              <w:rPr>
                <w:b/>
              </w:rPr>
              <w:t xml:space="preserve"> </w:t>
            </w:r>
            <w:r w:rsidRPr="006D624A">
              <w:rPr>
                <w:b/>
                <w:lang w:val="en-US"/>
              </w:rPr>
              <w:t xml:space="preserve"> </w:t>
            </w:r>
            <w:r w:rsidRPr="006D624A">
              <w:rPr>
                <w:b/>
              </w:rPr>
              <w:t xml:space="preserve"> </w:t>
            </w:r>
            <w:r w:rsidRPr="006D624A">
              <w:rPr>
                <w:lang w:val="el-GR"/>
              </w:rPr>
              <w:t>Μελάνι εκτυπωτή</w:t>
            </w:r>
          </w:p>
          <w:p w:rsidR="006D624A" w:rsidRPr="006D624A" w:rsidRDefault="006D624A" w:rsidP="006D624A">
            <w:pPr>
              <w:rPr>
                <w:b/>
                <w:lang w:val="el-GR"/>
              </w:rPr>
            </w:pPr>
          </w:p>
        </w:tc>
      </w:tr>
      <w:tr w:rsidR="006D624A" w:rsidRPr="006D624A" w:rsidTr="00702F09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ΠΑΡΑΠΟΜΠΗ</w:t>
            </w:r>
          </w:p>
        </w:tc>
      </w:tr>
      <w:tr w:rsidR="006D624A" w:rsidRPr="006D624A" w:rsidTr="00702F0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(ε)</w:t>
            </w:r>
          </w:p>
        </w:tc>
      </w:tr>
      <w:tr w:rsidR="006D624A" w:rsidRPr="006D624A" w:rsidTr="00702F0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b/>
                <w:bCs/>
                <w:lang w:val="el-GR"/>
              </w:rPr>
            </w:pPr>
            <w:r w:rsidRPr="006D624A">
              <w:rPr>
                <w:b/>
                <w:bCs/>
                <w:lang w:val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b/>
                <w:bCs/>
                <w:lang w:val="el-GR"/>
              </w:rPr>
            </w:pPr>
            <w:proofErr w:type="spellStart"/>
            <w:r w:rsidRPr="006D624A">
              <w:rPr>
                <w:b/>
                <w:bCs/>
              </w:rPr>
              <w:t>Γενικά</w:t>
            </w:r>
            <w:proofErr w:type="spellEnd"/>
            <w:r w:rsidRPr="006D624A">
              <w:rPr>
                <w:b/>
                <w:bCs/>
              </w:rPr>
              <w:t xml:space="preserve"> Χαρα</w:t>
            </w:r>
            <w:proofErr w:type="spellStart"/>
            <w:r w:rsidRPr="006D624A">
              <w:rPr>
                <w:b/>
                <w:bCs/>
              </w:rPr>
              <w:t>κτηριστικά</w:t>
            </w:r>
            <w:proofErr w:type="spellEnd"/>
            <w:r w:rsidRPr="006D624A">
              <w:rPr>
                <w:b/>
                <w:bCs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b/>
                <w:bCs/>
                <w:lang w:val="el-GR"/>
              </w:rPr>
            </w:pPr>
            <w:r w:rsidRPr="006D624A">
              <w:rPr>
                <w:b/>
                <w:bCs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b/>
                <w:bCs/>
                <w:lang w:val="el-GR"/>
              </w:rPr>
            </w:pPr>
            <w:r w:rsidRPr="006D624A">
              <w:rPr>
                <w:b/>
                <w:bCs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b/>
                <w:bCs/>
                <w:lang w:val="el-GR"/>
              </w:rPr>
            </w:pPr>
            <w:r w:rsidRPr="006D624A">
              <w:rPr>
                <w:b/>
                <w:bCs/>
              </w:rPr>
              <w:t xml:space="preserve"> </w:t>
            </w:r>
          </w:p>
        </w:tc>
      </w:tr>
      <w:tr w:rsidR="006D624A" w:rsidRPr="006D624A" w:rsidTr="00702F09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rPr>
                <w:lang w:val="el-GR"/>
              </w:rPr>
              <w:t xml:space="preserve">Αυθεντικό Μελάνι </w:t>
            </w:r>
            <w:r w:rsidRPr="006D624A">
              <w:t>Epson</w:t>
            </w:r>
            <w:r w:rsidRPr="006D624A">
              <w:rPr>
                <w:lang w:val="el-GR"/>
              </w:rPr>
              <w:t xml:space="preserve"> 101 </w:t>
            </w:r>
            <w:r w:rsidRPr="006D624A">
              <w:t>Cyan</w:t>
            </w:r>
            <w:r w:rsidRPr="006D624A">
              <w:rPr>
                <w:lang w:val="el-GR"/>
              </w:rPr>
              <w:t xml:space="preserve"> ΣΥΜΒΑΤΟ ΜΕ </w:t>
            </w:r>
            <w:r w:rsidRPr="006D624A">
              <w:t>L</w:t>
            </w:r>
            <w:r w:rsidRPr="006D624A">
              <w:rPr>
                <w:lang w:val="el-GR"/>
              </w:rPr>
              <w:t>6270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 xml:space="preserve"> </w:t>
            </w:r>
          </w:p>
        </w:tc>
      </w:tr>
      <w:tr w:rsidR="006D624A" w:rsidRPr="006D624A" w:rsidTr="00702F0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rPr>
                <w:lang w:val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rPr>
                <w:lang w:val="el-GR"/>
              </w:rPr>
              <w:t>4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rPr>
                <w:lang w:val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rPr>
                <w:lang w:val="el-GR"/>
              </w:rPr>
              <w:t xml:space="preserve"> </w:t>
            </w:r>
          </w:p>
        </w:tc>
      </w:tr>
    </w:tbl>
    <w:p w:rsidR="006D624A" w:rsidRDefault="006D624A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3020"/>
        <w:gridCol w:w="1146"/>
        <w:gridCol w:w="1232"/>
        <w:gridCol w:w="1467"/>
      </w:tblGrid>
      <w:tr w:rsidR="006D624A" w:rsidRPr="006D624A" w:rsidTr="00702F09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rPr>
                <w:b/>
                <w:lang w:val="el-GR"/>
              </w:rPr>
              <w:t>ΕΙΔΟΣ: ΓΦΠΑΠ</w:t>
            </w:r>
            <w:r>
              <w:rPr>
                <w:b/>
              </w:rPr>
              <w:t>-17</w:t>
            </w:r>
            <w:r w:rsidRPr="006D624A">
              <w:rPr>
                <w:b/>
              </w:rPr>
              <w:t xml:space="preserve"> </w:t>
            </w:r>
            <w:r w:rsidRPr="006D624A">
              <w:rPr>
                <w:b/>
                <w:lang w:val="en-US"/>
              </w:rPr>
              <w:t xml:space="preserve"> </w:t>
            </w:r>
            <w:r w:rsidRPr="006D624A">
              <w:rPr>
                <w:b/>
              </w:rPr>
              <w:t xml:space="preserve"> </w:t>
            </w:r>
            <w:r w:rsidRPr="006D624A">
              <w:rPr>
                <w:lang w:val="el-GR"/>
              </w:rPr>
              <w:t>Μελάνι εκτυπωτή</w:t>
            </w:r>
          </w:p>
          <w:p w:rsidR="006D624A" w:rsidRPr="006D624A" w:rsidRDefault="006D624A" w:rsidP="006D624A">
            <w:pPr>
              <w:rPr>
                <w:lang w:val="el-GR"/>
              </w:rPr>
            </w:pPr>
          </w:p>
          <w:p w:rsidR="006D624A" w:rsidRPr="006D624A" w:rsidRDefault="006D624A" w:rsidP="006D624A">
            <w:pPr>
              <w:rPr>
                <w:b/>
                <w:lang w:val="el-GR"/>
              </w:rPr>
            </w:pPr>
          </w:p>
        </w:tc>
      </w:tr>
      <w:tr w:rsidR="006D624A" w:rsidRPr="006D624A" w:rsidTr="00702F09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ΠΑΡΑΠΟΜΠΗ</w:t>
            </w:r>
          </w:p>
        </w:tc>
      </w:tr>
      <w:tr w:rsidR="006D624A" w:rsidRPr="006D624A" w:rsidTr="00702F0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(ε)</w:t>
            </w:r>
          </w:p>
        </w:tc>
      </w:tr>
      <w:tr w:rsidR="006D624A" w:rsidRPr="006D624A" w:rsidTr="00702F0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b/>
                <w:bCs/>
                <w:lang w:val="el-GR"/>
              </w:rPr>
            </w:pPr>
            <w:r w:rsidRPr="006D624A">
              <w:rPr>
                <w:b/>
                <w:bCs/>
                <w:lang w:val="el-GR"/>
              </w:rPr>
              <w:lastRenderedPageBreak/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b/>
                <w:bCs/>
                <w:lang w:val="el-GR"/>
              </w:rPr>
            </w:pPr>
            <w:proofErr w:type="spellStart"/>
            <w:r w:rsidRPr="006D624A">
              <w:rPr>
                <w:b/>
                <w:bCs/>
              </w:rPr>
              <w:t>Γενικά</w:t>
            </w:r>
            <w:proofErr w:type="spellEnd"/>
            <w:r w:rsidRPr="006D624A">
              <w:rPr>
                <w:b/>
                <w:bCs/>
              </w:rPr>
              <w:t xml:space="preserve"> Χαρα</w:t>
            </w:r>
            <w:proofErr w:type="spellStart"/>
            <w:r w:rsidRPr="006D624A">
              <w:rPr>
                <w:b/>
                <w:bCs/>
              </w:rPr>
              <w:t>κτηριστικά</w:t>
            </w:r>
            <w:proofErr w:type="spellEnd"/>
            <w:r w:rsidRPr="006D624A">
              <w:rPr>
                <w:b/>
                <w:bCs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b/>
                <w:bCs/>
                <w:lang w:val="el-GR"/>
              </w:rPr>
            </w:pPr>
            <w:r w:rsidRPr="006D624A">
              <w:rPr>
                <w:b/>
                <w:bCs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b/>
                <w:bCs/>
                <w:lang w:val="el-GR"/>
              </w:rPr>
            </w:pPr>
            <w:r w:rsidRPr="006D624A">
              <w:rPr>
                <w:b/>
                <w:bCs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b/>
                <w:bCs/>
                <w:lang w:val="el-GR"/>
              </w:rPr>
            </w:pPr>
            <w:r w:rsidRPr="006D624A">
              <w:rPr>
                <w:b/>
                <w:bCs/>
              </w:rPr>
              <w:t xml:space="preserve"> </w:t>
            </w:r>
          </w:p>
        </w:tc>
      </w:tr>
      <w:tr w:rsidR="006D624A" w:rsidRPr="006D624A" w:rsidTr="00702F09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rPr>
                <w:lang w:val="el-GR"/>
              </w:rPr>
              <w:t xml:space="preserve">Αυθεντικό μελάνι </w:t>
            </w:r>
            <w:r w:rsidRPr="006D624A">
              <w:t>Lexmark</w:t>
            </w:r>
            <w:r w:rsidRPr="006D624A">
              <w:rPr>
                <w:lang w:val="el-GR"/>
              </w:rPr>
              <w:t xml:space="preserve"> συμβατό με </w:t>
            </w:r>
            <w:r w:rsidRPr="006D624A">
              <w:t>MX</w:t>
            </w:r>
            <w:r w:rsidRPr="006D624A">
              <w:rPr>
                <w:lang w:val="el-GR"/>
              </w:rPr>
              <w:t>310</w:t>
            </w:r>
            <w:proofErr w:type="spellStart"/>
            <w:r w:rsidRPr="006D624A">
              <w:t>dn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t xml:space="preserve"> </w:t>
            </w:r>
          </w:p>
        </w:tc>
      </w:tr>
      <w:tr w:rsidR="006D624A" w:rsidRPr="006D624A" w:rsidTr="00702F0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rPr>
                <w:lang w:val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6D624A" w:rsidRPr="006D624A" w:rsidRDefault="006D624A" w:rsidP="006D624A">
            <w:pPr>
              <w:rPr>
                <w:lang w:val="en-US"/>
              </w:rPr>
            </w:pPr>
            <w:r w:rsidRPr="006D624A">
              <w:rPr>
                <w:lang w:val="el-GR"/>
              </w:rPr>
              <w:t>6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rPr>
                <w:lang w:val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6D624A" w:rsidRPr="006D624A" w:rsidRDefault="006D624A" w:rsidP="006D624A">
            <w:pPr>
              <w:rPr>
                <w:lang w:val="el-GR"/>
              </w:rPr>
            </w:pPr>
            <w:r w:rsidRPr="006D624A">
              <w:rPr>
                <w:lang w:val="el-GR"/>
              </w:rPr>
              <w:t xml:space="preserve"> </w:t>
            </w:r>
          </w:p>
        </w:tc>
      </w:tr>
    </w:tbl>
    <w:p w:rsidR="006D624A" w:rsidRDefault="006D624A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3479DC" w:rsidRPr="00387A77" w:rsidTr="00702F09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3479DC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>ΓΦΠΑΠ</w:t>
            </w:r>
            <w:r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>-24</w:t>
            </w:r>
            <w:r w:rsidRPr="003479DC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3479DC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3479DC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>Μελάνια εκτυπωτή</w:t>
            </w:r>
          </w:p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3479DC" w:rsidRPr="00387A77" w:rsidTr="00702F09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3479DC" w:rsidRPr="00387A77" w:rsidTr="00702F0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3479DC" w:rsidRPr="00387A77" w:rsidTr="00702F09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479DC" w:rsidRPr="00387A77" w:rsidTr="00702F09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479DC" w:rsidRPr="00387A77" w:rsidRDefault="003479DC" w:rsidP="00702F09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20"/>
                <w:szCs w:val="20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color w:val="000000"/>
                <w:sz w:val="20"/>
                <w:szCs w:val="20"/>
                <w:lang w:val="el-GR"/>
              </w:rPr>
              <w:t xml:space="preserve">Αυθεντικά μελάνια συμβατά με </w:t>
            </w:r>
            <w:r w:rsidRPr="00387A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HP</w:t>
            </w:r>
            <w:r w:rsidRPr="00387A77">
              <w:rPr>
                <w:rFonts w:asciiTheme="minorHAnsi" w:hAnsiTheme="minorHAnsi" w:cstheme="minorHAnsi"/>
                <w:color w:val="000000"/>
                <w:sz w:val="20"/>
                <w:szCs w:val="20"/>
                <w:lang w:val="el-GR"/>
              </w:rPr>
              <w:t xml:space="preserve"> 3835 (Μαύρο χρώμα)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479DC" w:rsidRPr="00387A77" w:rsidTr="00702F09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479DC" w:rsidRPr="00387A77" w:rsidRDefault="003479DC" w:rsidP="00702F09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3479DC" w:rsidRDefault="003479DC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E241DD" w:rsidRPr="00387A77" w:rsidTr="000C029F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E241DD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>ΓΦΠΑΠ</w:t>
            </w:r>
            <w:r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>-25</w:t>
            </w:r>
            <w:r w:rsidRPr="00E241DD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E241DD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E241DD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>Τόνερ εκτυπωτή</w:t>
            </w:r>
          </w:p>
        </w:tc>
      </w:tr>
      <w:tr w:rsidR="00E241DD" w:rsidRPr="00387A77" w:rsidTr="000C029F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E241DD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E241DD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241DD" w:rsidRPr="00387A77" w:rsidTr="000C029F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E241DD" w:rsidRPr="00387A77" w:rsidRDefault="00E241DD" w:rsidP="000C029F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20"/>
                <w:szCs w:val="20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color w:val="000000"/>
                <w:sz w:val="20"/>
                <w:szCs w:val="20"/>
                <w:lang w:val="el-GR"/>
              </w:rPr>
              <w:t xml:space="preserve">Αυθεντικό </w:t>
            </w:r>
            <w:r w:rsidRPr="00387A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toner</w:t>
            </w:r>
            <w:r w:rsidRPr="00387A77">
              <w:rPr>
                <w:rFonts w:asciiTheme="minorHAnsi" w:hAnsiTheme="minorHAnsi" w:cstheme="minorHAnsi"/>
                <w:color w:val="000000"/>
                <w:sz w:val="20"/>
                <w:szCs w:val="20"/>
                <w:lang w:val="el-GR"/>
              </w:rPr>
              <w:t xml:space="preserve"> για </w:t>
            </w:r>
            <w:r w:rsidRPr="00387A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HP</w:t>
            </w:r>
            <w:r w:rsidRPr="00387A77">
              <w:rPr>
                <w:rFonts w:asciiTheme="minorHAnsi" w:hAnsiTheme="minorHAnsi" w:cstheme="minorHAnsi"/>
                <w:color w:val="000000"/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387A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mfp</w:t>
            </w:r>
            <w:proofErr w:type="spellEnd"/>
            <w:r w:rsidRPr="00387A77">
              <w:rPr>
                <w:rFonts w:asciiTheme="minorHAnsi" w:hAnsiTheme="minorHAnsi" w:cstheme="minorHAnsi"/>
                <w:color w:val="000000"/>
                <w:sz w:val="20"/>
                <w:szCs w:val="20"/>
                <w:lang w:val="el-GR"/>
              </w:rPr>
              <w:t xml:space="preserve"> 135</w:t>
            </w:r>
            <w:r w:rsidRPr="00387A77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w</w:t>
            </w:r>
            <w:r w:rsidRPr="00387A77">
              <w:rPr>
                <w:rFonts w:asciiTheme="minorHAnsi" w:hAnsiTheme="minorHAnsi" w:cstheme="minorHAnsi"/>
                <w:color w:val="000000"/>
                <w:sz w:val="20"/>
                <w:szCs w:val="20"/>
                <w:lang w:val="el-GR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241DD" w:rsidRPr="00387A77" w:rsidTr="000C029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E241DD" w:rsidRPr="00387A77" w:rsidRDefault="00E241D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702F09" w:rsidRDefault="00702F09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992B68" w:rsidRPr="00387A77" w:rsidTr="000C029F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992B68" w:rsidRPr="00E45E00" w:rsidRDefault="00992B68" w:rsidP="000C029F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992B68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>ΓΦΠΑΠ</w:t>
            </w:r>
            <w:r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>-35</w:t>
            </w:r>
            <w:r w:rsidRPr="00992B68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992B68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992B68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Μ</w:t>
            </w:r>
            <w:r w:rsidRPr="009E559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ελάνια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9E559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εκτυπωτή</w:t>
            </w:r>
          </w:p>
        </w:tc>
      </w:tr>
      <w:tr w:rsidR="00992B68" w:rsidRPr="00387A77" w:rsidTr="000C029F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992B68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992B68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92B68" w:rsidRPr="00387A77" w:rsidTr="000C029F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992B68" w:rsidRPr="009E559A" w:rsidRDefault="00992B68" w:rsidP="000C029F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9E559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Αυθεντικά μελάνια εκτυπωτή HP </w:t>
            </w:r>
            <w:proofErr w:type="spellStart"/>
            <w:r w:rsidRPr="009E559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OfficeJet</w:t>
            </w:r>
            <w:proofErr w:type="spellEnd"/>
            <w:r w:rsidRPr="009E559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9E559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Pro</w:t>
            </w:r>
            <w:proofErr w:type="spellEnd"/>
            <w:r w:rsidRPr="009E559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8715 (Μαύρα + </w:t>
            </w:r>
            <w:proofErr w:type="spellStart"/>
            <w:r w:rsidRPr="009E559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Μαντζέντα</w:t>
            </w:r>
            <w:proofErr w:type="spellEnd"/>
            <w:r w:rsidRPr="009E559A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+Μπλε +Κίτρινο)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992B68" w:rsidRPr="00387A77" w:rsidTr="000C029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992B68" w:rsidRPr="00387A77" w:rsidRDefault="00992B68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992B68" w:rsidRDefault="00992B68"/>
    <w:p w:rsidR="00D066E6" w:rsidRDefault="00D066E6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066E6" w:rsidRPr="00440E46" w:rsidTr="000C029F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066E6" w:rsidRPr="00440E46" w:rsidRDefault="00D066E6" w:rsidP="000C029F">
            <w:pPr>
              <w:suppressAutoHyphens w:val="0"/>
              <w:spacing w:after="0"/>
              <w:jc w:val="left"/>
              <w:rPr>
                <w:color w:val="000000"/>
                <w:sz w:val="20"/>
                <w:szCs w:val="20"/>
                <w:lang w:val="en-US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440E46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 xml:space="preserve">: </w:t>
            </w:r>
            <w:r w:rsidRPr="00D066E6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>ΓΦΠΑΠ</w:t>
            </w:r>
            <w:r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>-38</w:t>
            </w:r>
            <w:r w:rsidRPr="00D066E6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D066E6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D066E6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Toner </w:t>
            </w:r>
            <w:r>
              <w:rPr>
                <w:color w:val="000000"/>
                <w:sz w:val="20"/>
                <w:szCs w:val="20"/>
                <w:lang w:val="el-GR"/>
              </w:rPr>
              <w:t>εκτυπωτή</w:t>
            </w:r>
          </w:p>
          <w:p w:rsidR="00D066E6" w:rsidRPr="00440E46" w:rsidRDefault="00D066E6" w:rsidP="000C029F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</w:pPr>
          </w:p>
          <w:p w:rsidR="00D066E6" w:rsidRPr="00440E46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US" w:eastAsia="el-GR"/>
              </w:rPr>
            </w:pPr>
          </w:p>
        </w:tc>
      </w:tr>
      <w:tr w:rsidR="00D066E6" w:rsidRPr="00387A77" w:rsidTr="000C029F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D066E6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D066E6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lastRenderedPageBreak/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066E6" w:rsidRPr="00387A77" w:rsidTr="000C029F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066E6" w:rsidRPr="00387A77" w:rsidRDefault="00D066E6" w:rsidP="000C029F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 w:rsidRPr="00440E46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>Αυθεντικό</w:t>
            </w:r>
            <w:proofErr w:type="spellEnd"/>
            <w:r w:rsidRPr="00440E46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 xml:space="preserve"> Toner Samsung MLT-D203U 15000 </w:t>
            </w:r>
            <w:proofErr w:type="spellStart"/>
            <w:r w:rsidRPr="00440E46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>σελίδων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066E6" w:rsidRPr="00387A77" w:rsidTr="000C029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066E6" w:rsidRPr="00387A77" w:rsidRDefault="00D066E6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D066E6" w:rsidRDefault="00D066E6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3020"/>
        <w:gridCol w:w="1146"/>
        <w:gridCol w:w="1232"/>
        <w:gridCol w:w="1467"/>
      </w:tblGrid>
      <w:tr w:rsidR="00CD490E" w:rsidRPr="00CD490E" w:rsidTr="000C029F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CD490E" w:rsidRPr="00CD490E" w:rsidRDefault="00CD490E" w:rsidP="00CD490E">
            <w:pPr>
              <w:rPr>
                <w:lang w:val="el-GR"/>
              </w:rPr>
            </w:pPr>
            <w:r w:rsidRPr="00CD490E">
              <w:rPr>
                <w:b/>
                <w:lang w:val="el-GR"/>
              </w:rPr>
              <w:t>ΕΙΔΟΣ: ΓΦΠΑΠ</w:t>
            </w:r>
            <w:r>
              <w:rPr>
                <w:b/>
              </w:rPr>
              <w:t>-39</w:t>
            </w:r>
            <w:r w:rsidRPr="00CD490E">
              <w:rPr>
                <w:b/>
              </w:rPr>
              <w:t xml:space="preserve"> </w:t>
            </w:r>
            <w:r w:rsidRPr="00CD490E">
              <w:rPr>
                <w:b/>
                <w:lang w:val="en-US"/>
              </w:rPr>
              <w:t xml:space="preserve"> </w:t>
            </w:r>
            <w:r w:rsidRPr="00CD490E">
              <w:rPr>
                <w:b/>
              </w:rPr>
              <w:t xml:space="preserve"> </w:t>
            </w:r>
            <w:r w:rsidRPr="00CD490E">
              <w:rPr>
                <w:lang w:val="el-GR"/>
              </w:rPr>
              <w:t>Μελάνι</w:t>
            </w:r>
            <w:r w:rsidRPr="00CD490E">
              <w:t xml:space="preserve"> </w:t>
            </w:r>
            <w:r w:rsidRPr="00CD490E">
              <w:rPr>
                <w:lang w:val="el-GR"/>
              </w:rPr>
              <w:t>εκτυπωτή</w:t>
            </w:r>
          </w:p>
          <w:p w:rsidR="00CD490E" w:rsidRPr="00CD490E" w:rsidRDefault="00CD490E" w:rsidP="00CD490E">
            <w:pPr>
              <w:rPr>
                <w:b/>
                <w:lang w:val="el-GR"/>
              </w:rPr>
            </w:pPr>
          </w:p>
        </w:tc>
      </w:tr>
      <w:tr w:rsidR="00CD490E" w:rsidRPr="00CD490E" w:rsidTr="000C029F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CD490E" w:rsidRPr="00CD490E" w:rsidRDefault="00CD490E" w:rsidP="00CD490E">
            <w:pPr>
              <w:rPr>
                <w:lang w:val="el-GR"/>
              </w:rPr>
            </w:pPr>
            <w:r w:rsidRPr="00CD490E"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CD490E" w:rsidRPr="00CD490E" w:rsidRDefault="00CD490E" w:rsidP="00CD490E">
            <w:pPr>
              <w:rPr>
                <w:lang w:val="el-GR"/>
              </w:rPr>
            </w:pPr>
            <w:r w:rsidRPr="00CD490E"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CD490E" w:rsidRPr="00CD490E" w:rsidRDefault="00CD490E" w:rsidP="00CD490E">
            <w:pPr>
              <w:rPr>
                <w:lang w:val="el-GR"/>
              </w:rPr>
            </w:pPr>
            <w:r w:rsidRPr="00CD490E"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CD490E" w:rsidRPr="00CD490E" w:rsidRDefault="00CD490E" w:rsidP="00CD490E">
            <w:pPr>
              <w:rPr>
                <w:lang w:val="el-GR"/>
              </w:rPr>
            </w:pPr>
            <w:r w:rsidRPr="00CD490E"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CD490E" w:rsidRPr="00CD490E" w:rsidRDefault="00CD490E" w:rsidP="00CD490E">
            <w:pPr>
              <w:rPr>
                <w:lang w:val="el-GR"/>
              </w:rPr>
            </w:pPr>
            <w:r w:rsidRPr="00CD490E">
              <w:t>ΠΑΡΑΠΟΜΠΗ</w:t>
            </w:r>
          </w:p>
        </w:tc>
      </w:tr>
      <w:tr w:rsidR="00CD490E" w:rsidRPr="00CD490E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D490E" w:rsidRPr="00CD490E" w:rsidRDefault="00CD490E" w:rsidP="00CD490E">
            <w:pPr>
              <w:rPr>
                <w:lang w:val="el-GR"/>
              </w:rPr>
            </w:pPr>
            <w:r w:rsidRPr="00CD490E"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D490E" w:rsidRPr="00CD490E" w:rsidRDefault="00CD490E" w:rsidP="00CD490E">
            <w:pPr>
              <w:rPr>
                <w:lang w:val="el-GR"/>
              </w:rPr>
            </w:pPr>
            <w:r w:rsidRPr="00CD490E"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D490E" w:rsidRPr="00CD490E" w:rsidRDefault="00CD490E" w:rsidP="00CD490E">
            <w:pPr>
              <w:rPr>
                <w:lang w:val="el-GR"/>
              </w:rPr>
            </w:pPr>
            <w:r w:rsidRPr="00CD490E"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D490E" w:rsidRPr="00CD490E" w:rsidRDefault="00CD490E" w:rsidP="00CD490E">
            <w:pPr>
              <w:rPr>
                <w:lang w:val="el-GR"/>
              </w:rPr>
            </w:pPr>
            <w:r w:rsidRPr="00CD490E"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D490E" w:rsidRPr="00CD490E" w:rsidRDefault="00CD490E" w:rsidP="00CD490E">
            <w:pPr>
              <w:rPr>
                <w:lang w:val="el-GR"/>
              </w:rPr>
            </w:pPr>
            <w:r w:rsidRPr="00CD490E">
              <w:t>(ε)</w:t>
            </w:r>
          </w:p>
        </w:tc>
      </w:tr>
      <w:tr w:rsidR="00CD490E" w:rsidRPr="00CD490E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D490E" w:rsidRPr="00CD490E" w:rsidRDefault="00CD490E" w:rsidP="00CD490E">
            <w:pPr>
              <w:rPr>
                <w:b/>
                <w:bCs/>
                <w:lang w:val="el-GR"/>
              </w:rPr>
            </w:pPr>
            <w:r w:rsidRPr="00CD490E">
              <w:rPr>
                <w:b/>
                <w:bCs/>
                <w:lang w:val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D490E" w:rsidRPr="00CD490E" w:rsidRDefault="00CD490E" w:rsidP="00CD490E">
            <w:pPr>
              <w:rPr>
                <w:b/>
                <w:bCs/>
                <w:lang w:val="el-GR"/>
              </w:rPr>
            </w:pPr>
            <w:proofErr w:type="spellStart"/>
            <w:r w:rsidRPr="00CD490E">
              <w:rPr>
                <w:b/>
                <w:bCs/>
              </w:rPr>
              <w:t>Γενικά</w:t>
            </w:r>
            <w:proofErr w:type="spellEnd"/>
            <w:r w:rsidRPr="00CD490E">
              <w:rPr>
                <w:b/>
                <w:bCs/>
              </w:rPr>
              <w:t xml:space="preserve"> Χαρα</w:t>
            </w:r>
            <w:proofErr w:type="spellStart"/>
            <w:r w:rsidRPr="00CD490E">
              <w:rPr>
                <w:b/>
                <w:bCs/>
              </w:rPr>
              <w:t>κτηριστικά</w:t>
            </w:r>
            <w:proofErr w:type="spellEnd"/>
            <w:r w:rsidRPr="00CD490E">
              <w:rPr>
                <w:b/>
                <w:bCs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D490E" w:rsidRPr="00CD490E" w:rsidRDefault="00CD490E" w:rsidP="00CD490E">
            <w:pPr>
              <w:rPr>
                <w:b/>
                <w:bCs/>
                <w:lang w:val="el-GR"/>
              </w:rPr>
            </w:pPr>
            <w:r w:rsidRPr="00CD490E">
              <w:rPr>
                <w:b/>
                <w:bCs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D490E" w:rsidRPr="00CD490E" w:rsidRDefault="00CD490E" w:rsidP="00CD490E">
            <w:pPr>
              <w:rPr>
                <w:b/>
                <w:bCs/>
                <w:lang w:val="el-GR"/>
              </w:rPr>
            </w:pPr>
            <w:r w:rsidRPr="00CD490E">
              <w:rPr>
                <w:b/>
                <w:bCs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D490E" w:rsidRPr="00CD490E" w:rsidRDefault="00CD490E" w:rsidP="00CD490E">
            <w:pPr>
              <w:rPr>
                <w:b/>
                <w:bCs/>
                <w:lang w:val="el-GR"/>
              </w:rPr>
            </w:pPr>
            <w:r w:rsidRPr="00CD490E">
              <w:rPr>
                <w:b/>
                <w:bCs/>
              </w:rPr>
              <w:t xml:space="preserve"> </w:t>
            </w:r>
          </w:p>
        </w:tc>
      </w:tr>
      <w:tr w:rsidR="00CD490E" w:rsidRPr="00CD490E" w:rsidTr="000C029F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D490E" w:rsidRPr="00CD490E" w:rsidRDefault="00CD490E" w:rsidP="00CD490E">
            <w:pPr>
              <w:rPr>
                <w:lang w:val="el-GR"/>
              </w:rPr>
            </w:pPr>
            <w:r w:rsidRPr="00CD490E"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D490E" w:rsidRPr="00CD490E" w:rsidRDefault="00CD490E" w:rsidP="00CD490E">
            <w:pPr>
              <w:rPr>
                <w:lang w:val="el-GR"/>
              </w:rPr>
            </w:pPr>
            <w:r w:rsidRPr="00CD490E">
              <w:rPr>
                <w:lang w:val="el-GR"/>
              </w:rPr>
              <w:t xml:space="preserve">Αυθεντικό μελάνι </w:t>
            </w:r>
            <w:proofErr w:type="spellStart"/>
            <w:r w:rsidRPr="00CD490E">
              <w:rPr>
                <w:lang w:val="el-GR"/>
              </w:rPr>
              <w:t>Epson</w:t>
            </w:r>
            <w:proofErr w:type="spellEnd"/>
            <w:r w:rsidRPr="00CD490E">
              <w:rPr>
                <w:lang w:val="el-GR"/>
              </w:rPr>
              <w:t xml:space="preserve"> 664 BK/C/M/Y 4-pack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D490E" w:rsidRPr="00CD490E" w:rsidRDefault="00CD490E" w:rsidP="00CD490E">
            <w:pPr>
              <w:rPr>
                <w:lang w:val="el-GR"/>
              </w:rPr>
            </w:pPr>
            <w:r w:rsidRPr="00CD490E"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D490E" w:rsidRPr="00CD490E" w:rsidRDefault="00CD490E" w:rsidP="00CD490E">
            <w:pPr>
              <w:rPr>
                <w:lang w:val="el-GR"/>
              </w:rPr>
            </w:pPr>
            <w:r w:rsidRPr="00CD490E"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D490E" w:rsidRPr="00CD490E" w:rsidRDefault="00CD490E" w:rsidP="00CD490E">
            <w:pPr>
              <w:rPr>
                <w:lang w:val="el-GR"/>
              </w:rPr>
            </w:pPr>
            <w:r w:rsidRPr="00CD490E">
              <w:t xml:space="preserve"> </w:t>
            </w:r>
          </w:p>
        </w:tc>
      </w:tr>
      <w:tr w:rsidR="00CD490E" w:rsidRPr="00CD490E" w:rsidTr="000C029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D490E" w:rsidRPr="00CD490E" w:rsidRDefault="00CD490E" w:rsidP="00CD490E">
            <w:pPr>
              <w:rPr>
                <w:lang w:val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CD490E" w:rsidRPr="00CD490E" w:rsidRDefault="00CD490E" w:rsidP="00CD490E">
            <w:pPr>
              <w:rPr>
                <w:lang w:val="el-GR"/>
              </w:rPr>
            </w:pPr>
            <w:r w:rsidRPr="00CD490E">
              <w:rPr>
                <w:lang w:val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D490E" w:rsidRPr="00CD490E" w:rsidRDefault="00CD490E" w:rsidP="00CD490E">
            <w:pPr>
              <w:rPr>
                <w:lang w:val="el-GR"/>
              </w:rPr>
            </w:pPr>
            <w:r w:rsidRPr="00CD490E">
              <w:rPr>
                <w:lang w:val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D490E" w:rsidRPr="00CD490E" w:rsidRDefault="00CD490E" w:rsidP="00CD490E">
            <w:pPr>
              <w:rPr>
                <w:lang w:val="el-GR"/>
              </w:rPr>
            </w:pPr>
            <w:r w:rsidRPr="00CD490E">
              <w:rPr>
                <w:lang w:val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D490E" w:rsidRPr="00CD490E" w:rsidRDefault="00CD490E" w:rsidP="00CD490E">
            <w:pPr>
              <w:rPr>
                <w:lang w:val="el-GR"/>
              </w:rPr>
            </w:pPr>
            <w:r w:rsidRPr="00CD490E">
              <w:rPr>
                <w:lang w:val="el-GR"/>
              </w:rPr>
              <w:t xml:space="preserve"> </w:t>
            </w:r>
          </w:p>
        </w:tc>
      </w:tr>
    </w:tbl>
    <w:p w:rsidR="00CD490E" w:rsidRDefault="00CD490E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BC19BD" w:rsidRPr="00387A77" w:rsidTr="000C029F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BC19BD" w:rsidRPr="00387A77" w:rsidRDefault="00BC19BD" w:rsidP="00BC19BD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>ΕΙΔΟΣ:</w:t>
            </w:r>
            <w:r w:rsidRPr="00BC19BD">
              <w:rPr>
                <w:b/>
                <w:lang w:val="el-GR"/>
              </w:rPr>
              <w:t xml:space="preserve"> </w:t>
            </w:r>
            <w:r w:rsidRPr="00BC19BD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>ΓΦΠΑΠ</w:t>
            </w:r>
            <w:r w:rsidRPr="00BC19BD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>-</w:t>
            </w:r>
            <w:r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>52</w:t>
            </w:r>
            <w:r w:rsidRPr="00BC19BD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BC19BD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BC19BD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146C02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>Τόνερ εκτυπωτή</w:t>
            </w:r>
          </w:p>
        </w:tc>
      </w:tr>
      <w:tr w:rsidR="00BC19BD" w:rsidRPr="00387A77" w:rsidTr="000C029F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BC19BD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BC19BD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C19BD" w:rsidRPr="00387A77" w:rsidTr="000C029F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C19BD" w:rsidRPr="00440E46" w:rsidRDefault="00BC19BD" w:rsidP="000C029F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146C02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TONER μαύρο αυθεντικό  για LEXMARK CS317, 71B20K0 BLACK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C19BD" w:rsidRPr="00387A77" w:rsidTr="000C029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C19BD" w:rsidRPr="00387A77" w:rsidRDefault="00BC19BD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BC19BD" w:rsidRDefault="00BC19BD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3020"/>
        <w:gridCol w:w="1146"/>
        <w:gridCol w:w="1232"/>
        <w:gridCol w:w="1467"/>
      </w:tblGrid>
      <w:tr w:rsidR="00F13BA5" w:rsidRPr="000D5C2C" w:rsidTr="000C029F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13BA5" w:rsidRPr="000D5C2C" w:rsidRDefault="00F13BA5" w:rsidP="000C029F">
            <w:pPr>
              <w:rPr>
                <w:b/>
                <w:lang w:val="el-GR"/>
              </w:rPr>
            </w:pPr>
            <w:r w:rsidRPr="000D5C2C">
              <w:rPr>
                <w:b/>
                <w:lang w:val="el-GR"/>
              </w:rPr>
              <w:t xml:space="preserve">ΕΙΔΟΣ: </w:t>
            </w:r>
            <w:r w:rsidRPr="00F13BA5">
              <w:rPr>
                <w:b/>
                <w:lang w:val="el-GR"/>
              </w:rPr>
              <w:t>ΓΦΠΑΠ</w:t>
            </w:r>
            <w:r w:rsidRPr="00F13BA5">
              <w:rPr>
                <w:b/>
              </w:rPr>
              <w:t>-</w:t>
            </w:r>
            <w:r>
              <w:rPr>
                <w:b/>
              </w:rPr>
              <w:t>53</w:t>
            </w:r>
            <w:r w:rsidRPr="00F13BA5">
              <w:rPr>
                <w:b/>
              </w:rPr>
              <w:t xml:space="preserve"> </w:t>
            </w:r>
            <w:r w:rsidRPr="00F13BA5">
              <w:rPr>
                <w:b/>
                <w:lang w:val="en-US"/>
              </w:rPr>
              <w:t xml:space="preserve"> </w:t>
            </w:r>
            <w:r w:rsidRPr="00F13BA5">
              <w:rPr>
                <w:b/>
              </w:rPr>
              <w:t xml:space="preserve"> </w:t>
            </w:r>
            <w:r w:rsidRPr="00F13BA5">
              <w:rPr>
                <w:b/>
                <w:lang w:val="el-GR"/>
              </w:rPr>
              <w:t xml:space="preserve"> </w:t>
            </w:r>
            <w:r w:rsidRPr="000D5C2C">
              <w:rPr>
                <w:lang w:val="el-GR"/>
              </w:rPr>
              <w:t>Τόνερ εκτυπωτή</w:t>
            </w:r>
          </w:p>
        </w:tc>
      </w:tr>
      <w:tr w:rsidR="00F13BA5" w:rsidRPr="000D5C2C" w:rsidTr="000C029F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13BA5" w:rsidRPr="000D5C2C" w:rsidRDefault="00F13BA5" w:rsidP="000C029F">
            <w:pPr>
              <w:rPr>
                <w:lang w:val="el-GR"/>
              </w:rPr>
            </w:pPr>
            <w:r w:rsidRPr="000D5C2C"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13BA5" w:rsidRPr="000D5C2C" w:rsidRDefault="00F13BA5" w:rsidP="000C029F">
            <w:pPr>
              <w:rPr>
                <w:lang w:val="el-GR"/>
              </w:rPr>
            </w:pPr>
            <w:r w:rsidRPr="000D5C2C"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13BA5" w:rsidRPr="000D5C2C" w:rsidRDefault="00F13BA5" w:rsidP="000C029F">
            <w:pPr>
              <w:rPr>
                <w:lang w:val="el-GR"/>
              </w:rPr>
            </w:pPr>
            <w:r w:rsidRPr="000D5C2C"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13BA5" w:rsidRPr="000D5C2C" w:rsidRDefault="00F13BA5" w:rsidP="000C029F">
            <w:pPr>
              <w:rPr>
                <w:lang w:val="el-GR"/>
              </w:rPr>
            </w:pPr>
            <w:r w:rsidRPr="000D5C2C"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13BA5" w:rsidRPr="000D5C2C" w:rsidRDefault="00F13BA5" w:rsidP="000C029F">
            <w:pPr>
              <w:rPr>
                <w:lang w:val="el-GR"/>
              </w:rPr>
            </w:pPr>
            <w:r w:rsidRPr="000D5C2C">
              <w:t>ΠΑΡΑΠΟΜΠΗ</w:t>
            </w:r>
          </w:p>
        </w:tc>
      </w:tr>
      <w:tr w:rsidR="00F13BA5" w:rsidRPr="000D5C2C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13BA5" w:rsidRPr="000D5C2C" w:rsidRDefault="00F13BA5" w:rsidP="000C029F">
            <w:pPr>
              <w:rPr>
                <w:lang w:val="el-GR"/>
              </w:rPr>
            </w:pPr>
            <w:r w:rsidRPr="000D5C2C"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13BA5" w:rsidRPr="000D5C2C" w:rsidRDefault="00F13BA5" w:rsidP="000C029F">
            <w:pPr>
              <w:rPr>
                <w:lang w:val="el-GR"/>
              </w:rPr>
            </w:pPr>
            <w:r w:rsidRPr="000D5C2C"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13BA5" w:rsidRPr="000D5C2C" w:rsidRDefault="00F13BA5" w:rsidP="000C029F">
            <w:pPr>
              <w:rPr>
                <w:lang w:val="el-GR"/>
              </w:rPr>
            </w:pPr>
            <w:r w:rsidRPr="000D5C2C"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3BA5" w:rsidRPr="000D5C2C" w:rsidRDefault="00F13BA5" w:rsidP="000C029F">
            <w:pPr>
              <w:rPr>
                <w:lang w:val="el-GR"/>
              </w:rPr>
            </w:pPr>
            <w:r w:rsidRPr="000D5C2C"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3BA5" w:rsidRPr="000D5C2C" w:rsidRDefault="00F13BA5" w:rsidP="000C029F">
            <w:pPr>
              <w:rPr>
                <w:lang w:val="el-GR"/>
              </w:rPr>
            </w:pPr>
            <w:r w:rsidRPr="000D5C2C">
              <w:t>(ε)</w:t>
            </w:r>
          </w:p>
        </w:tc>
      </w:tr>
      <w:tr w:rsidR="00F13BA5" w:rsidRPr="000D5C2C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13BA5" w:rsidRPr="000D5C2C" w:rsidRDefault="00F13BA5" w:rsidP="000C029F">
            <w:pPr>
              <w:rPr>
                <w:b/>
                <w:bCs/>
                <w:lang w:val="el-GR"/>
              </w:rPr>
            </w:pPr>
            <w:r w:rsidRPr="000D5C2C">
              <w:rPr>
                <w:b/>
                <w:bCs/>
                <w:lang w:val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13BA5" w:rsidRPr="000D5C2C" w:rsidRDefault="00F13BA5" w:rsidP="000C029F">
            <w:pPr>
              <w:rPr>
                <w:b/>
                <w:bCs/>
                <w:lang w:val="el-GR"/>
              </w:rPr>
            </w:pPr>
            <w:proofErr w:type="spellStart"/>
            <w:r w:rsidRPr="000D5C2C">
              <w:rPr>
                <w:b/>
                <w:bCs/>
              </w:rPr>
              <w:t>Γενικά</w:t>
            </w:r>
            <w:proofErr w:type="spellEnd"/>
            <w:r w:rsidRPr="000D5C2C">
              <w:rPr>
                <w:b/>
                <w:bCs/>
              </w:rPr>
              <w:t xml:space="preserve"> Χαρα</w:t>
            </w:r>
            <w:proofErr w:type="spellStart"/>
            <w:r w:rsidRPr="000D5C2C">
              <w:rPr>
                <w:b/>
                <w:bCs/>
              </w:rPr>
              <w:t>κτηριστικά</w:t>
            </w:r>
            <w:proofErr w:type="spellEnd"/>
            <w:r w:rsidRPr="000D5C2C">
              <w:rPr>
                <w:b/>
                <w:bCs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13BA5" w:rsidRPr="000D5C2C" w:rsidRDefault="00F13BA5" w:rsidP="000C029F">
            <w:pPr>
              <w:rPr>
                <w:b/>
                <w:bCs/>
                <w:lang w:val="el-GR"/>
              </w:rPr>
            </w:pPr>
            <w:r w:rsidRPr="000D5C2C">
              <w:rPr>
                <w:b/>
                <w:bCs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3BA5" w:rsidRPr="000D5C2C" w:rsidRDefault="00F13BA5" w:rsidP="000C029F">
            <w:pPr>
              <w:rPr>
                <w:b/>
                <w:bCs/>
                <w:lang w:val="el-GR"/>
              </w:rPr>
            </w:pPr>
            <w:r w:rsidRPr="000D5C2C">
              <w:rPr>
                <w:b/>
                <w:bCs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3BA5" w:rsidRPr="000D5C2C" w:rsidRDefault="00F13BA5" w:rsidP="000C029F">
            <w:pPr>
              <w:rPr>
                <w:b/>
                <w:bCs/>
                <w:lang w:val="el-GR"/>
              </w:rPr>
            </w:pPr>
            <w:r w:rsidRPr="000D5C2C">
              <w:rPr>
                <w:b/>
                <w:bCs/>
              </w:rPr>
              <w:t xml:space="preserve"> </w:t>
            </w:r>
          </w:p>
        </w:tc>
      </w:tr>
      <w:tr w:rsidR="00F13BA5" w:rsidRPr="000D5C2C" w:rsidTr="000C029F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13BA5" w:rsidRPr="000D5C2C" w:rsidRDefault="00F13BA5" w:rsidP="000C029F">
            <w:pPr>
              <w:rPr>
                <w:lang w:val="el-GR"/>
              </w:rPr>
            </w:pPr>
            <w:r w:rsidRPr="000D5C2C"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13BA5" w:rsidRPr="000D5C2C" w:rsidRDefault="00F13BA5" w:rsidP="000C029F">
            <w:r w:rsidRPr="000D5C2C">
              <w:t>Toner μα</w:t>
            </w:r>
            <w:proofErr w:type="spellStart"/>
            <w:r w:rsidRPr="000D5C2C">
              <w:t>ύρο</w:t>
            </w:r>
            <w:proofErr w:type="spellEnd"/>
            <w:r w:rsidRPr="000D5C2C">
              <w:t xml:space="preserve"> α</w:t>
            </w:r>
            <w:proofErr w:type="spellStart"/>
            <w:r w:rsidRPr="000D5C2C">
              <w:t>υθεντικό</w:t>
            </w:r>
            <w:proofErr w:type="spellEnd"/>
            <w:r w:rsidRPr="000D5C2C">
              <w:t xml:space="preserve"> </w:t>
            </w:r>
            <w:proofErr w:type="spellStart"/>
            <w:r w:rsidRPr="000D5C2C">
              <w:t>γι</w:t>
            </w:r>
            <w:proofErr w:type="spellEnd"/>
            <w:r w:rsidRPr="000D5C2C">
              <w:t>α Brother TN1050 Black (TN1050)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13BA5" w:rsidRPr="000D5C2C" w:rsidRDefault="00F13BA5" w:rsidP="000C029F">
            <w:pPr>
              <w:rPr>
                <w:lang w:val="el-GR"/>
              </w:rPr>
            </w:pPr>
            <w:r w:rsidRPr="000D5C2C"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3BA5" w:rsidRPr="000D5C2C" w:rsidRDefault="00F13BA5" w:rsidP="000C029F">
            <w:pPr>
              <w:rPr>
                <w:lang w:val="el-GR"/>
              </w:rPr>
            </w:pPr>
            <w:r w:rsidRPr="000D5C2C"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3BA5" w:rsidRPr="000D5C2C" w:rsidRDefault="00F13BA5" w:rsidP="000C029F">
            <w:pPr>
              <w:rPr>
                <w:lang w:val="el-GR"/>
              </w:rPr>
            </w:pPr>
            <w:r w:rsidRPr="000D5C2C">
              <w:t xml:space="preserve"> </w:t>
            </w:r>
          </w:p>
        </w:tc>
      </w:tr>
      <w:tr w:rsidR="00F13BA5" w:rsidRPr="000D5C2C" w:rsidTr="000C029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13BA5" w:rsidRPr="000D5C2C" w:rsidRDefault="00F13BA5" w:rsidP="000C029F">
            <w:pPr>
              <w:rPr>
                <w:lang w:val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F13BA5" w:rsidRPr="000D5C2C" w:rsidRDefault="00F13BA5" w:rsidP="000C029F">
            <w:pPr>
              <w:rPr>
                <w:lang w:val="el-GR"/>
              </w:rPr>
            </w:pPr>
            <w:r w:rsidRPr="000D5C2C">
              <w:rPr>
                <w:lang w:val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13BA5" w:rsidRPr="000D5C2C" w:rsidRDefault="00F13BA5" w:rsidP="000C029F">
            <w:pPr>
              <w:rPr>
                <w:lang w:val="el-GR"/>
              </w:rPr>
            </w:pPr>
            <w:r w:rsidRPr="000D5C2C">
              <w:rPr>
                <w:lang w:val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3BA5" w:rsidRPr="000D5C2C" w:rsidRDefault="00F13BA5" w:rsidP="000C029F">
            <w:pPr>
              <w:rPr>
                <w:lang w:val="el-GR"/>
              </w:rPr>
            </w:pPr>
            <w:r w:rsidRPr="000D5C2C">
              <w:rPr>
                <w:lang w:val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3BA5" w:rsidRPr="000D5C2C" w:rsidRDefault="00F13BA5" w:rsidP="000C029F">
            <w:pPr>
              <w:rPr>
                <w:lang w:val="el-GR"/>
              </w:rPr>
            </w:pPr>
            <w:r w:rsidRPr="000D5C2C">
              <w:rPr>
                <w:lang w:val="el-GR"/>
              </w:rPr>
              <w:t xml:space="preserve"> </w:t>
            </w:r>
          </w:p>
        </w:tc>
      </w:tr>
    </w:tbl>
    <w:p w:rsidR="00F13BA5" w:rsidRDefault="00F13BA5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0E656B" w:rsidRPr="00387A77" w:rsidTr="000C029F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0E656B" w:rsidRPr="00387A77" w:rsidRDefault="000E656B" w:rsidP="000E656B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0E656B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>ΓΦΠΑΠ</w:t>
            </w:r>
            <w:r w:rsidRPr="000E656B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>-</w:t>
            </w:r>
            <w:r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>62</w:t>
            </w:r>
            <w:r w:rsidRPr="000E656B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0E656B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0E656B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26FC4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>Τόνερ εκτυπωτή</w:t>
            </w:r>
          </w:p>
        </w:tc>
      </w:tr>
      <w:tr w:rsidR="000E656B" w:rsidRPr="00387A77" w:rsidTr="000C029F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0E656B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0E656B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E656B" w:rsidRPr="00387A77" w:rsidTr="000C029F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0E656B" w:rsidRPr="0042656D" w:rsidRDefault="000E656B" w:rsidP="000C029F">
            <w:pPr>
              <w:suppressAutoHyphens w:val="0"/>
              <w:spacing w:after="0"/>
              <w:jc w:val="left"/>
              <w:rPr>
                <w:color w:val="000000"/>
                <w:sz w:val="20"/>
                <w:szCs w:val="20"/>
                <w:lang w:val="el-GR" w:eastAsia="el-GR"/>
              </w:rPr>
            </w:pPr>
            <w:r w:rsidRPr="0042656D">
              <w:rPr>
                <w:color w:val="000000"/>
                <w:sz w:val="18"/>
                <w:szCs w:val="20"/>
              </w:rPr>
              <w:t>Toner</w:t>
            </w:r>
            <w:r w:rsidRPr="0042656D">
              <w:rPr>
                <w:color w:val="000000"/>
                <w:sz w:val="18"/>
                <w:szCs w:val="20"/>
                <w:lang w:val="el-GR"/>
              </w:rPr>
              <w:t xml:space="preserve"> για εκτυπωτή </w:t>
            </w:r>
            <w:r w:rsidRPr="0042656D">
              <w:rPr>
                <w:color w:val="000000"/>
                <w:sz w:val="18"/>
                <w:szCs w:val="20"/>
              </w:rPr>
              <w:t>HP</w:t>
            </w:r>
            <w:r w:rsidRPr="0042656D">
              <w:rPr>
                <w:color w:val="000000"/>
                <w:sz w:val="18"/>
                <w:szCs w:val="20"/>
                <w:lang w:val="el-GR"/>
              </w:rPr>
              <w:t xml:space="preserve"> </w:t>
            </w:r>
            <w:proofErr w:type="spellStart"/>
            <w:r w:rsidRPr="0042656D">
              <w:rPr>
                <w:color w:val="000000"/>
                <w:sz w:val="18"/>
                <w:szCs w:val="20"/>
              </w:rPr>
              <w:t>Laserjet</w:t>
            </w:r>
            <w:proofErr w:type="spellEnd"/>
            <w:r w:rsidRPr="0042656D">
              <w:rPr>
                <w:color w:val="000000"/>
                <w:sz w:val="18"/>
                <w:szCs w:val="20"/>
                <w:lang w:val="el-GR"/>
              </w:rPr>
              <w:t xml:space="preserve"> 1018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0E656B" w:rsidRPr="00387A77" w:rsidTr="000C029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0E656B" w:rsidRPr="00387A77" w:rsidRDefault="000E656B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C70790" w:rsidRPr="00387A77" w:rsidTr="000C029F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lastRenderedPageBreak/>
              <w:t xml:space="preserve">ΕΙΔΟΣ: </w:t>
            </w:r>
            <w:r w:rsidRPr="00C70790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>ΓΦΠΑΠ</w:t>
            </w:r>
            <w:r w:rsidRPr="00C70790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>-</w:t>
            </w:r>
            <w:r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>63</w:t>
            </w:r>
            <w:r w:rsidRPr="00C70790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C70790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C70790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26FC4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>Τόνερ εκτυπωτή</w:t>
            </w:r>
          </w:p>
        </w:tc>
      </w:tr>
      <w:tr w:rsidR="00C70790" w:rsidRPr="00387A77" w:rsidTr="000C029F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C70790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C70790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70790" w:rsidRPr="00387A77" w:rsidTr="000C029F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70790" w:rsidRPr="00440E46" w:rsidRDefault="00C70790" w:rsidP="000C029F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E26FC4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Αυθεντικό </w:t>
            </w:r>
            <w:proofErr w:type="spellStart"/>
            <w:r w:rsidRPr="00E26FC4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Toner</w:t>
            </w:r>
            <w:proofErr w:type="spellEnd"/>
            <w:r w:rsidRPr="00E26FC4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E26FC4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Lexmark</w:t>
            </w:r>
            <w:proofErr w:type="spellEnd"/>
            <w:r w:rsidRPr="00E26FC4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MX421 20.000</w:t>
            </w:r>
            <w:r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26FC4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σελίδων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70790" w:rsidRPr="00387A77" w:rsidTr="000C029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70790" w:rsidRPr="00387A77" w:rsidRDefault="00C70790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0E656B" w:rsidRDefault="000E656B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384884" w:rsidRPr="00387A77" w:rsidTr="000C029F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384884" w:rsidRPr="00387A77" w:rsidRDefault="00384884" w:rsidP="00384884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384884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>ΓΦΠΑΠ</w:t>
            </w:r>
            <w:r w:rsidRPr="00384884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>-6</w:t>
            </w:r>
            <w:r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>5</w:t>
            </w:r>
            <w:r w:rsidRPr="00384884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384884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384884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E26FC4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>Τόνερ εκτυπωτή</w:t>
            </w:r>
          </w:p>
        </w:tc>
      </w:tr>
      <w:tr w:rsidR="00384884" w:rsidRPr="00387A77" w:rsidTr="000C029F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384884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384884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84884" w:rsidRPr="00387A77" w:rsidTr="000C029F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384884" w:rsidRPr="007C17DC" w:rsidRDefault="00384884" w:rsidP="000C029F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</w:pPr>
            <w:r w:rsidRPr="007C17DC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 xml:space="preserve">Toner Laser Lexmark B232000 </w:t>
            </w:r>
            <w:r w:rsidRPr="007C17DC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για</w:t>
            </w:r>
            <w:r w:rsidRPr="007C17DC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7C17DC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εκτυπωτή</w:t>
            </w:r>
            <w:r w:rsidRPr="007C17DC">
              <w:rPr>
                <w:rFonts w:asciiTheme="minorHAnsi" w:hAnsiTheme="minorHAnsi" w:cstheme="minorHAnsi"/>
                <w:color w:val="000000"/>
                <w:sz w:val="18"/>
                <w:szCs w:val="18"/>
                <w:lang w:val="en-US" w:eastAsia="el-GR"/>
              </w:rPr>
              <w:t xml:space="preserve"> Lexmark MB 2338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384884" w:rsidRPr="00387A77" w:rsidTr="000C029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384884" w:rsidRPr="00387A77" w:rsidRDefault="00384884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384884" w:rsidRDefault="00384884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B62C12" w:rsidRPr="00387A77" w:rsidTr="000C029F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="00A9775F" w:rsidRPr="00A9775F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>ΓΦΠΑΠ</w:t>
            </w:r>
            <w:r w:rsidR="00A9775F" w:rsidRPr="00A9775F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>-6</w:t>
            </w:r>
            <w:r w:rsidR="00A9775F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>6</w:t>
            </w:r>
            <w:r w:rsidR="00A9775F" w:rsidRPr="00A9775F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A9775F" w:rsidRPr="00A9775F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A9775F" w:rsidRPr="00A9775F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1D35F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Μελάνι εκτυπωτή</w:t>
            </w:r>
          </w:p>
        </w:tc>
      </w:tr>
      <w:tr w:rsidR="00B62C12" w:rsidRPr="00387A77" w:rsidTr="000C029F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B62C12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B62C12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62C12" w:rsidRPr="00387A77" w:rsidTr="000C029F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B62C12" w:rsidRPr="00440E46" w:rsidRDefault="00B62C12" w:rsidP="000C029F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1D35F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Μελάνι εκτυπωτή HP302 </w:t>
            </w:r>
            <w:proofErr w:type="spellStart"/>
            <w:r w:rsidRPr="001D35F7"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>black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B62C12" w:rsidRPr="00387A77" w:rsidTr="000C029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B62C12" w:rsidRPr="00387A77" w:rsidRDefault="00B62C12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B62C12" w:rsidRDefault="00B62C12"/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D941E3" w:rsidRPr="00387A77" w:rsidTr="000C029F">
        <w:trPr>
          <w:trHeight w:val="346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ΕΙΔΟΣ: </w:t>
            </w:r>
            <w:r w:rsidRPr="00A9775F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>ΓΦΠΑΠ</w:t>
            </w:r>
            <w:r w:rsidRPr="00A9775F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>-6</w:t>
            </w:r>
            <w:r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>7</w:t>
            </w:r>
            <w:r w:rsidRPr="00A9775F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Pr="00A9775F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eastAsia="el-GR"/>
              </w:rPr>
              <w:t xml:space="preserve"> </w:t>
            </w:r>
            <w:r w:rsidRPr="00A9775F">
              <w:rPr>
                <w:rFonts w:asciiTheme="minorHAnsi" w:eastAsia="DengXian" w:hAnsiTheme="minorHAnsi" w:cstheme="minorHAnsi"/>
                <w:b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Pr="001D35F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>Μελάνι εκτυπωτή</w:t>
            </w:r>
          </w:p>
        </w:tc>
      </w:tr>
      <w:tr w:rsidR="00D941E3" w:rsidRPr="00387A77" w:rsidTr="000C029F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D941E3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D941E3" w:rsidRPr="00387A77" w:rsidTr="000C029F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941E3" w:rsidRPr="00387A77" w:rsidTr="000C029F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D941E3" w:rsidRPr="001D35F7" w:rsidRDefault="00D941E3" w:rsidP="000C029F">
            <w:pPr>
              <w:suppressAutoHyphens w:val="0"/>
              <w:spacing w:after="0"/>
              <w:jc w:val="left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1D35F7"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Μελάνι εκτυπωτή HP302 </w:t>
            </w:r>
            <w:proofErr w:type="spellStart"/>
            <w:r>
              <w:rPr>
                <w:rFonts w:asciiTheme="minorHAnsi" w:hAnsiTheme="minorHAnsi" w:cstheme="minorHAnsi"/>
                <w:b/>
                <w:color w:val="000000"/>
                <w:sz w:val="18"/>
                <w:szCs w:val="18"/>
                <w:lang w:val="en-US" w:eastAsia="el-GR"/>
              </w:rPr>
              <w:t>colour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D941E3" w:rsidRPr="00387A77" w:rsidTr="000C029F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shd w:val="clear" w:color="auto" w:fill="auto"/>
            <w:vAlign w:val="center"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</w:pPr>
            <w:r>
              <w:rPr>
                <w:rFonts w:asciiTheme="minorHAnsi" w:hAnsiTheme="minorHAnsi" w:cstheme="minorHAnsi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D941E3" w:rsidRPr="00387A77" w:rsidRDefault="00D941E3" w:rsidP="000C029F">
            <w:pPr>
              <w:suppressAutoHyphens w:val="0"/>
              <w:spacing w:after="0"/>
              <w:jc w:val="center"/>
              <w:rPr>
                <w:rFonts w:asciiTheme="minorHAnsi" w:hAnsiTheme="minorHAnsi" w:cstheme="minorHAnsi"/>
                <w:color w:val="000000"/>
                <w:sz w:val="18"/>
                <w:szCs w:val="18"/>
                <w:lang w:val="el-GR" w:eastAsia="el-GR"/>
              </w:rPr>
            </w:pPr>
            <w:r w:rsidRPr="00387A77">
              <w:rPr>
                <w:rFonts w:asciiTheme="minorHAnsi" w:eastAsia="DengXian" w:hAnsiTheme="minorHAnsi" w:cstheme="minorHAnsi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D941E3" w:rsidRDefault="00D941E3"/>
    <w:p w:rsidR="00B70AFB" w:rsidRDefault="00B70AFB">
      <w:bookmarkStart w:id="0" w:name="_GoBack"/>
      <w:bookmarkEnd w:id="0"/>
    </w:p>
    <w:sectPr w:rsidR="00B70AF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1CA1"/>
    <w:rsid w:val="000E656B"/>
    <w:rsid w:val="003479DC"/>
    <w:rsid w:val="00384884"/>
    <w:rsid w:val="0038685B"/>
    <w:rsid w:val="005F039E"/>
    <w:rsid w:val="006D624A"/>
    <w:rsid w:val="00702F09"/>
    <w:rsid w:val="008A0FEF"/>
    <w:rsid w:val="00992B68"/>
    <w:rsid w:val="00A9775F"/>
    <w:rsid w:val="00B002FD"/>
    <w:rsid w:val="00B62C12"/>
    <w:rsid w:val="00B70AFB"/>
    <w:rsid w:val="00B71CA1"/>
    <w:rsid w:val="00BC19BD"/>
    <w:rsid w:val="00C70790"/>
    <w:rsid w:val="00CD490E"/>
    <w:rsid w:val="00D066E6"/>
    <w:rsid w:val="00D941E3"/>
    <w:rsid w:val="00E241DD"/>
    <w:rsid w:val="00EE48F9"/>
    <w:rsid w:val="00F13BA5"/>
    <w:rsid w:val="00F9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4210"/>
  <w15:chartTrackingRefBased/>
  <w15:docId w15:val="{B457CE0D-0FC6-4708-8084-EF37036A3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FD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EBEDF4FB</Template>
  <TotalTime>17</TotalTime>
  <Pages>5</Pages>
  <Words>760</Words>
  <Characters>4107</Characters>
  <Application>Microsoft Office Word</Application>
  <DocSecurity>0</DocSecurity>
  <Lines>34</Lines>
  <Paragraphs>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VALIANATOU MARIA</dc:creator>
  <cp:keywords/>
  <dc:description/>
  <cp:lastModifiedBy>VALIANATOU MARIA</cp:lastModifiedBy>
  <cp:revision>21</cp:revision>
  <dcterms:created xsi:type="dcterms:W3CDTF">2025-10-31T10:52:00Z</dcterms:created>
  <dcterms:modified xsi:type="dcterms:W3CDTF">2025-10-31T11:20:00Z</dcterms:modified>
</cp:coreProperties>
</file>